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E39B8D" w14:textId="7506C6FB" w:rsidR="00CF139B" w:rsidRPr="00CF139B" w:rsidRDefault="00CF139B" w:rsidP="00CF139B">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B33459">
        <w:rPr>
          <w:rFonts w:eastAsia="Batang"/>
          <w:b/>
          <w:bCs/>
          <w:sz w:val="28"/>
          <w:szCs w:val="24"/>
          <w:lang w:eastAsia="en-US"/>
        </w:rPr>
        <w:t>7</w:t>
      </w:r>
      <w:r w:rsidR="003B2936">
        <w:rPr>
          <w:rFonts w:eastAsia="Batang"/>
          <w:b/>
          <w:bCs/>
          <w:sz w:val="28"/>
          <w:szCs w:val="24"/>
          <w:lang w:eastAsia="en-US"/>
        </w:rPr>
        <w:t>bis</w:t>
      </w:r>
      <w:r w:rsidRPr="00CF139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8C2927" w:rsidRPr="008C2927">
        <w:rPr>
          <w:rFonts w:eastAsia="Batang"/>
          <w:b/>
          <w:bCs/>
          <w:sz w:val="28"/>
          <w:szCs w:val="24"/>
          <w:lang w:eastAsia="en-US"/>
        </w:rPr>
        <w:t>R1-2200600</w:t>
      </w:r>
    </w:p>
    <w:p w14:paraId="5CAAFF23" w14:textId="5E4EC7A5" w:rsidR="00CF139B" w:rsidRDefault="00B17CD5" w:rsidP="00CF139B">
      <w:pPr>
        <w:widowControl w:val="0"/>
        <w:spacing w:after="0"/>
        <w:jc w:val="both"/>
        <w:rPr>
          <w:rFonts w:eastAsia="Batang"/>
          <w:b/>
          <w:bCs/>
          <w:sz w:val="28"/>
          <w:szCs w:val="24"/>
          <w:lang w:eastAsia="en-US"/>
        </w:rPr>
      </w:pPr>
      <w:r w:rsidRPr="00B17CD5">
        <w:rPr>
          <w:rFonts w:eastAsia="Batang"/>
          <w:b/>
          <w:bCs/>
          <w:sz w:val="28"/>
          <w:szCs w:val="24"/>
          <w:lang w:eastAsia="en-US"/>
        </w:rPr>
        <w:t xml:space="preserve">e-Meeting, </w:t>
      </w:r>
      <w:r w:rsidR="0029122F">
        <w:rPr>
          <w:rFonts w:eastAsia="Batang"/>
          <w:b/>
          <w:bCs/>
          <w:sz w:val="28"/>
          <w:szCs w:val="24"/>
          <w:lang w:eastAsia="en-US"/>
        </w:rPr>
        <w:t>January</w:t>
      </w:r>
      <w:r w:rsidRPr="00B17CD5">
        <w:rPr>
          <w:rFonts w:eastAsia="Batang"/>
          <w:b/>
          <w:bCs/>
          <w:sz w:val="28"/>
          <w:szCs w:val="24"/>
          <w:lang w:eastAsia="en-US"/>
        </w:rPr>
        <w:t xml:space="preserve"> 17</w:t>
      </w:r>
      <w:r w:rsidRPr="00B17CD5">
        <w:rPr>
          <w:rFonts w:eastAsia="Batang"/>
          <w:b/>
          <w:bCs/>
          <w:sz w:val="28"/>
          <w:szCs w:val="24"/>
          <w:vertAlign w:val="superscript"/>
          <w:lang w:eastAsia="en-US"/>
        </w:rPr>
        <w:t>th</w:t>
      </w:r>
      <w:r w:rsidRPr="00B17CD5">
        <w:rPr>
          <w:rFonts w:eastAsia="Batang"/>
          <w:b/>
          <w:bCs/>
          <w:sz w:val="28"/>
          <w:szCs w:val="24"/>
          <w:lang w:eastAsia="en-US"/>
        </w:rPr>
        <w:t xml:space="preserve"> – 25</w:t>
      </w:r>
      <w:r w:rsidRPr="00B17CD5">
        <w:rPr>
          <w:rFonts w:eastAsia="Batang"/>
          <w:b/>
          <w:bCs/>
          <w:sz w:val="28"/>
          <w:szCs w:val="24"/>
          <w:vertAlign w:val="superscript"/>
          <w:lang w:eastAsia="en-US"/>
        </w:rPr>
        <w:t>th</w:t>
      </w:r>
      <w:r w:rsidRPr="00B17CD5">
        <w:rPr>
          <w:rFonts w:eastAsia="Batang"/>
          <w:b/>
          <w:bCs/>
          <w:sz w:val="28"/>
          <w:szCs w:val="24"/>
          <w:lang w:eastAsia="en-US"/>
        </w:rPr>
        <w:t>, 2022</w:t>
      </w:r>
    </w:p>
    <w:p w14:paraId="08909D14" w14:textId="77777777" w:rsidR="00B17CD5" w:rsidRPr="00CA023C" w:rsidRDefault="00B17CD5" w:rsidP="00CF139B">
      <w:pPr>
        <w:widowControl w:val="0"/>
        <w:spacing w:after="0"/>
        <w:jc w:val="both"/>
        <w:rPr>
          <w:sz w:val="24"/>
          <w:szCs w:val="24"/>
          <w:lang w:eastAsia="zh-CN"/>
        </w:rPr>
      </w:pPr>
    </w:p>
    <w:p w14:paraId="793F1D2E" w14:textId="77777777" w:rsidR="004935A9" w:rsidRPr="00CA023C" w:rsidRDefault="004935A9" w:rsidP="001E7F38">
      <w:pPr>
        <w:pStyle w:val="TdocHeader2"/>
        <w:spacing w:after="0"/>
        <w:rPr>
          <w:rFonts w:ascii="Times New Roman" w:hAnsi="Times New Roman"/>
          <w:sz w:val="24"/>
          <w:szCs w:val="24"/>
          <w:lang w:val="en-US"/>
        </w:rPr>
      </w:pPr>
      <w:bookmarkStart w:id="0" w:name="OLE_LINK3"/>
      <w:bookmarkStart w:id="1" w:name="OLE_LINK4"/>
      <w:r w:rsidRPr="00CA023C">
        <w:rPr>
          <w:rFonts w:ascii="Times New Roman" w:hAnsi="Times New Roman"/>
          <w:sz w:val="24"/>
          <w:szCs w:val="24"/>
          <w:lang w:val="en-US"/>
        </w:rPr>
        <w:t xml:space="preserve">Source: </w:t>
      </w:r>
      <w:r w:rsidRPr="00CA023C">
        <w:rPr>
          <w:rFonts w:ascii="Times New Roman" w:hAnsi="Times New Roman"/>
          <w:sz w:val="24"/>
          <w:szCs w:val="24"/>
          <w:lang w:val="en-US"/>
        </w:rPr>
        <w:tab/>
      </w:r>
      <w:r w:rsidR="005A3BD2" w:rsidRPr="00CA023C">
        <w:rPr>
          <w:rFonts w:ascii="Times New Roman" w:hAnsi="Times New Roman"/>
          <w:sz w:val="24"/>
          <w:szCs w:val="24"/>
          <w:lang w:val="en-US"/>
        </w:rPr>
        <w:t>CMCC</w:t>
      </w:r>
    </w:p>
    <w:p w14:paraId="054F6035" w14:textId="2FEA98B9" w:rsidR="004935A9" w:rsidRPr="00CA023C" w:rsidRDefault="004935A9" w:rsidP="002C776A">
      <w:pPr>
        <w:pStyle w:val="TdocHeader2"/>
        <w:spacing w:after="0"/>
        <w:rPr>
          <w:rFonts w:ascii="Times New Roman" w:hAnsi="Times New Roman"/>
          <w:sz w:val="24"/>
          <w:szCs w:val="24"/>
          <w:lang w:val="en-US"/>
        </w:rPr>
      </w:pPr>
      <w:r w:rsidRPr="00CA023C">
        <w:rPr>
          <w:rFonts w:ascii="Times New Roman" w:hAnsi="Times New Roman"/>
          <w:sz w:val="24"/>
          <w:szCs w:val="24"/>
          <w:lang w:val="en-US"/>
        </w:rPr>
        <w:t>Title:</w:t>
      </w:r>
      <w:bookmarkStart w:id="2" w:name="Title"/>
      <w:bookmarkEnd w:id="2"/>
      <w:r w:rsidRPr="00CA023C">
        <w:rPr>
          <w:rFonts w:ascii="Times New Roman" w:hAnsi="Times New Roman"/>
          <w:sz w:val="24"/>
          <w:szCs w:val="24"/>
          <w:lang w:val="en-US"/>
        </w:rPr>
        <w:tab/>
      </w:r>
      <w:r w:rsidR="00387CC7" w:rsidRPr="00387CC7">
        <w:rPr>
          <w:rFonts w:ascii="Times New Roman" w:hAnsi="Times New Roman"/>
          <w:sz w:val="24"/>
          <w:szCs w:val="24"/>
          <w:lang w:val="en-US"/>
        </w:rPr>
        <w:t>Discussion on UE features for UE power saving enhancements</w:t>
      </w:r>
    </w:p>
    <w:p w14:paraId="512A7358" w14:textId="6BA56D1B"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Agenda item:</w:t>
      </w:r>
      <w:r w:rsidRPr="00CA023C">
        <w:rPr>
          <w:rFonts w:ascii="Times New Roman" w:hAnsi="Times New Roman"/>
          <w:sz w:val="24"/>
          <w:szCs w:val="24"/>
        </w:rPr>
        <w:tab/>
      </w:r>
      <w:r w:rsidR="001F6728" w:rsidRPr="00CA023C">
        <w:rPr>
          <w:rFonts w:ascii="Times New Roman" w:hAnsi="Times New Roman"/>
          <w:sz w:val="24"/>
          <w:szCs w:val="24"/>
          <w:lang w:eastAsia="zh-CN"/>
        </w:rPr>
        <w:t>8.</w:t>
      </w:r>
      <w:r w:rsidR="00387CC7">
        <w:rPr>
          <w:rFonts w:ascii="Times New Roman" w:hAnsi="Times New Roman"/>
          <w:sz w:val="24"/>
          <w:szCs w:val="24"/>
          <w:lang w:eastAsia="zh-CN"/>
        </w:rPr>
        <w:t>15.7</w:t>
      </w:r>
    </w:p>
    <w:p w14:paraId="6497E99B" w14:textId="77777777"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Document for:</w:t>
      </w:r>
      <w:bookmarkStart w:id="3" w:name="DocumentFor"/>
      <w:bookmarkEnd w:id="3"/>
      <w:r w:rsidR="00722D6F" w:rsidRPr="00CA023C">
        <w:rPr>
          <w:rFonts w:ascii="Times New Roman" w:hAnsi="Times New Roman"/>
          <w:sz w:val="24"/>
          <w:szCs w:val="24"/>
          <w:lang w:eastAsia="zh-CN"/>
        </w:rPr>
        <w:tab/>
      </w:r>
      <w:r w:rsidRPr="00CA023C">
        <w:rPr>
          <w:rFonts w:ascii="Times New Roman" w:hAnsi="Times New Roman"/>
          <w:sz w:val="24"/>
          <w:szCs w:val="24"/>
        </w:rPr>
        <w:t>Discussion</w:t>
      </w:r>
      <w:r w:rsidR="00FD6B41" w:rsidRPr="00CA023C">
        <w:rPr>
          <w:rFonts w:ascii="Times New Roman" w:hAnsi="Times New Roman"/>
          <w:sz w:val="24"/>
          <w:szCs w:val="24"/>
        </w:rPr>
        <w:t xml:space="preserve"> &amp; Decision</w:t>
      </w:r>
    </w:p>
    <w:p w14:paraId="7349F4F9" w14:textId="26A07EFB" w:rsidR="00FE04A4" w:rsidRDefault="004935A9" w:rsidP="006F4B31">
      <w:pPr>
        <w:pStyle w:val="11"/>
        <w:numPr>
          <w:ilvl w:val="0"/>
          <w:numId w:val="4"/>
        </w:numPr>
        <w:rPr>
          <w:rFonts w:ascii="Times New Roman" w:hAnsi="Times New Roman"/>
        </w:rPr>
      </w:pPr>
      <w:bookmarkStart w:id="4" w:name="_Toc120549591"/>
      <w:bookmarkEnd w:id="0"/>
      <w:bookmarkEnd w:id="1"/>
      <w:r w:rsidRPr="00CA023C">
        <w:rPr>
          <w:rFonts w:ascii="Times New Roman" w:hAnsi="Times New Roman"/>
        </w:rPr>
        <w:t>Introduction</w:t>
      </w:r>
      <w:bookmarkEnd w:id="4"/>
    </w:p>
    <w:p w14:paraId="7634238B" w14:textId="61ABB523" w:rsidR="004A5377" w:rsidRPr="004B65F8" w:rsidRDefault="00404377" w:rsidP="004B65F8">
      <w:pPr>
        <w:overflowPunct w:val="0"/>
        <w:autoSpaceDE w:val="0"/>
        <w:autoSpaceDN w:val="0"/>
        <w:adjustRightInd w:val="0"/>
        <w:spacing w:before="0"/>
        <w:ind w:right="-99"/>
        <w:jc w:val="both"/>
        <w:rPr>
          <w:color w:val="000000"/>
          <w:lang w:eastAsia="zh-CN"/>
        </w:rPr>
      </w:pPr>
      <w:r>
        <w:rPr>
          <w:color w:val="000000"/>
          <w:lang w:eastAsia="zh-CN"/>
        </w:rPr>
        <w:t>T</w:t>
      </w:r>
      <w:r>
        <w:rPr>
          <w:rFonts w:hint="eastAsia"/>
          <w:color w:val="000000"/>
          <w:lang w:eastAsia="zh-CN"/>
        </w:rPr>
        <w:t>here</w:t>
      </w:r>
      <w:r>
        <w:rPr>
          <w:color w:val="000000"/>
          <w:lang w:eastAsia="zh-CN"/>
        </w:rPr>
        <w:t xml:space="preserve"> were some discussions about UE features for UE power saving enhancements, but still some FFS in FL’s summary [1], we will further discuss the remaining FFS parts in this contribution.</w:t>
      </w:r>
    </w:p>
    <w:p w14:paraId="279F9F90" w14:textId="35325BE6" w:rsidR="00645A5C" w:rsidRDefault="00A71AB4" w:rsidP="00645A5C">
      <w:pPr>
        <w:pStyle w:val="11"/>
        <w:numPr>
          <w:ilvl w:val="0"/>
          <w:numId w:val="4"/>
        </w:numPr>
        <w:jc w:val="both"/>
        <w:rPr>
          <w:rFonts w:ascii="Times New Roman" w:hAnsi="Times New Roman"/>
          <w:lang w:eastAsia="zh-CN"/>
        </w:rPr>
      </w:pPr>
      <w:r>
        <w:rPr>
          <w:rFonts w:ascii="Times New Roman" w:hAnsi="Times New Roman"/>
          <w:lang w:eastAsia="zh-CN"/>
        </w:rPr>
        <w:t>Discussion</w:t>
      </w:r>
    </w:p>
    <w:p w14:paraId="67FC560D" w14:textId="479CDCEC" w:rsidR="004A5377" w:rsidRDefault="005501BC" w:rsidP="00A21E69">
      <w:pPr>
        <w:pStyle w:val="20"/>
        <w:numPr>
          <w:ilvl w:val="0"/>
          <w:numId w:val="0"/>
        </w:numPr>
        <w:ind w:left="360" w:hanging="360"/>
        <w:rPr>
          <w:lang w:eastAsia="zh-CN"/>
        </w:rPr>
      </w:pPr>
      <w:r w:rsidRPr="005501BC">
        <w:rPr>
          <w:lang w:eastAsia="zh-CN"/>
        </w:rPr>
        <w:t>29-1: Paging enhancement</w:t>
      </w:r>
    </w:p>
    <w:p w14:paraId="487E2211" w14:textId="5EE79714" w:rsidR="007C1364" w:rsidRDefault="007C1364" w:rsidP="007C1364">
      <w:pPr>
        <w:jc w:val="both"/>
        <w:rPr>
          <w:lang w:val="en-US" w:eastAsia="zh-CN"/>
        </w:rPr>
      </w:pPr>
      <w:r>
        <w:rPr>
          <w:rFonts w:hint="eastAsia"/>
          <w:lang w:eastAsia="zh-CN"/>
        </w:rPr>
        <w:t>O</w:t>
      </w:r>
      <w:r>
        <w:rPr>
          <w:lang w:eastAsia="zh-CN"/>
        </w:rPr>
        <w:t xml:space="preserve">ne of remaining issues is that </w:t>
      </w:r>
      <w:r w:rsidRPr="007C1364">
        <w:rPr>
          <w:lang w:val="en-US" w:eastAsia="zh-CN"/>
        </w:rPr>
        <w:t>whether the type of FG 29-1 should be per UE or per band</w:t>
      </w:r>
      <w:r>
        <w:rPr>
          <w:lang w:val="en-US" w:eastAsia="zh-CN"/>
        </w:rPr>
        <w:t xml:space="preserve">. From our point of view, we think per UE is reasonable, since whether the UE is a power consumption sensitive UE is independent of band categories, it makes no sense that one UE needs power saving enhancement in one band but </w:t>
      </w:r>
      <w:r w:rsidR="00537897">
        <w:rPr>
          <w:lang w:val="en-US" w:eastAsia="zh-CN"/>
        </w:rPr>
        <w:t>doesn’t</w:t>
      </w:r>
      <w:r>
        <w:rPr>
          <w:lang w:val="en-US" w:eastAsia="zh-CN"/>
        </w:rPr>
        <w:t xml:space="preserve"> need in another one.</w:t>
      </w:r>
    </w:p>
    <w:p w14:paraId="23D0DFFB" w14:textId="2CF69794" w:rsidR="00B2666F" w:rsidRPr="008E2D3E" w:rsidRDefault="0059657E" w:rsidP="001559EA">
      <w:pPr>
        <w:jc w:val="both"/>
        <w:rPr>
          <w:lang w:val="en-US" w:eastAsia="zh-CN"/>
        </w:rPr>
      </w:pPr>
      <w:r w:rsidRPr="0059657E">
        <w:rPr>
          <w:rFonts w:hint="eastAsia"/>
          <w:b/>
          <w:bCs/>
          <w:lang w:val="en-US" w:eastAsia="zh-CN"/>
        </w:rPr>
        <w:t>P</w:t>
      </w:r>
      <w:r w:rsidRPr="0059657E">
        <w:rPr>
          <w:b/>
          <w:bCs/>
          <w:lang w:val="en-US" w:eastAsia="zh-CN"/>
        </w:rPr>
        <w:t xml:space="preserve">roposal 1. </w:t>
      </w:r>
      <w:r>
        <w:rPr>
          <w:b/>
          <w:bCs/>
          <w:szCs w:val="24"/>
        </w:rPr>
        <w:t>The type of FG 29-1 should be per UE.</w:t>
      </w:r>
    </w:p>
    <w:p w14:paraId="5D202F5D" w14:textId="148859BB" w:rsidR="00B2666F" w:rsidRDefault="00B2666F" w:rsidP="00B2666F">
      <w:pPr>
        <w:pStyle w:val="20"/>
        <w:numPr>
          <w:ilvl w:val="0"/>
          <w:numId w:val="0"/>
        </w:numPr>
        <w:ind w:left="360" w:hanging="360"/>
        <w:rPr>
          <w:lang w:eastAsia="zh-CN"/>
        </w:rPr>
      </w:pPr>
      <w:r w:rsidRPr="00B2666F">
        <w:rPr>
          <w:lang w:eastAsia="zh-CN"/>
        </w:rPr>
        <w:t>29-2: TRS resources for idle/inactive U</w:t>
      </w:r>
      <w:r w:rsidR="008B5A40">
        <w:rPr>
          <w:lang w:eastAsia="zh-CN"/>
        </w:rPr>
        <w:t>E</w:t>
      </w:r>
      <w:r w:rsidRPr="00B2666F">
        <w:rPr>
          <w:lang w:eastAsia="zh-CN"/>
        </w:rPr>
        <w:t>s</w:t>
      </w:r>
    </w:p>
    <w:p w14:paraId="2A0356A8" w14:textId="305052FD" w:rsidR="00B2666F" w:rsidRDefault="00B31F13" w:rsidP="001559EA">
      <w:pPr>
        <w:jc w:val="both"/>
        <w:rPr>
          <w:lang w:eastAsia="zh-CN"/>
        </w:rPr>
      </w:pPr>
      <w:r>
        <w:rPr>
          <w:rFonts w:hint="eastAsia"/>
          <w:lang w:eastAsia="zh-CN"/>
        </w:rPr>
        <w:t>T</w:t>
      </w:r>
      <w:r>
        <w:rPr>
          <w:lang w:eastAsia="zh-CN"/>
        </w:rPr>
        <w:t xml:space="preserve">he similar issue is as paging enhancement that </w:t>
      </w:r>
      <w:r w:rsidRPr="00B31F13">
        <w:rPr>
          <w:lang w:eastAsia="zh-CN"/>
        </w:rPr>
        <w:t>whether the type of FG 29-2 should be per UE or per band</w:t>
      </w:r>
      <w:r>
        <w:rPr>
          <w:lang w:eastAsia="zh-CN"/>
        </w:rPr>
        <w:t>. As the discussion above, we also thin this feature should also be per UE not per band.</w:t>
      </w:r>
    </w:p>
    <w:p w14:paraId="40E13DDC" w14:textId="44D6D70B" w:rsidR="005429A4" w:rsidRPr="008E2D3E" w:rsidRDefault="005429A4" w:rsidP="005429A4">
      <w:pPr>
        <w:jc w:val="both"/>
        <w:rPr>
          <w:lang w:val="en-US" w:eastAsia="zh-CN"/>
        </w:rPr>
      </w:pPr>
      <w:r w:rsidRPr="0059657E">
        <w:rPr>
          <w:rFonts w:hint="eastAsia"/>
          <w:b/>
          <w:bCs/>
          <w:lang w:val="en-US" w:eastAsia="zh-CN"/>
        </w:rPr>
        <w:t>P</w:t>
      </w:r>
      <w:r w:rsidRPr="0059657E">
        <w:rPr>
          <w:b/>
          <w:bCs/>
          <w:lang w:val="en-US" w:eastAsia="zh-CN"/>
        </w:rPr>
        <w:t xml:space="preserve">roposal </w:t>
      </w:r>
      <w:r w:rsidR="002F5E14">
        <w:rPr>
          <w:b/>
          <w:bCs/>
          <w:lang w:val="en-US" w:eastAsia="zh-CN"/>
        </w:rPr>
        <w:t>2</w:t>
      </w:r>
      <w:r w:rsidRPr="0059657E">
        <w:rPr>
          <w:b/>
          <w:bCs/>
          <w:lang w:val="en-US" w:eastAsia="zh-CN"/>
        </w:rPr>
        <w:t xml:space="preserve">. </w:t>
      </w:r>
      <w:r>
        <w:rPr>
          <w:b/>
          <w:bCs/>
          <w:szCs w:val="24"/>
        </w:rPr>
        <w:t>The type of FG 29-2 should be per UE.</w:t>
      </w:r>
    </w:p>
    <w:p w14:paraId="148C79F9" w14:textId="303E9551" w:rsidR="00B31F13" w:rsidRDefault="002F5E14" w:rsidP="001559EA">
      <w:pPr>
        <w:jc w:val="both"/>
        <w:rPr>
          <w:lang w:val="en-US" w:eastAsia="zh-CN"/>
        </w:rPr>
      </w:pPr>
      <w:r>
        <w:rPr>
          <w:lang w:val="en-US" w:eastAsia="zh-CN"/>
        </w:rPr>
        <w:t>Another issue is that whether the feature is m</w:t>
      </w:r>
      <w:r w:rsidRPr="002F5E14">
        <w:rPr>
          <w:lang w:val="en-US" w:eastAsia="zh-CN"/>
        </w:rPr>
        <w:t>andatory</w:t>
      </w:r>
      <w:r>
        <w:rPr>
          <w:lang w:val="en-US" w:eastAsia="zh-CN"/>
        </w:rPr>
        <w:t xml:space="preserve"> or o</w:t>
      </w:r>
      <w:r w:rsidRPr="002F5E14">
        <w:rPr>
          <w:lang w:val="en-US" w:eastAsia="zh-CN"/>
        </w:rPr>
        <w:t>ptional</w:t>
      </w:r>
      <w:r>
        <w:rPr>
          <w:lang w:val="en-US" w:eastAsia="zh-CN"/>
        </w:rPr>
        <w:t>. There were some discussions in last meeting, whether this should be left to RAN2 decision. Considering this feature is a RAN1-led feature, to make a decision in RAN1 is more reasonable. Because this feature is applied for RRC_IDLE/IANCTIVE UEs without UE capability report, we think th</w:t>
      </w:r>
      <w:r w:rsidR="00881759">
        <w:rPr>
          <w:lang w:val="en-US" w:eastAsia="zh-CN"/>
        </w:rPr>
        <w:t>e</w:t>
      </w:r>
      <w:r>
        <w:rPr>
          <w:lang w:val="en-US" w:eastAsia="zh-CN"/>
        </w:rPr>
        <w:t xml:space="preserve"> FG 29-2 should be </w:t>
      </w:r>
      <w:bookmarkStart w:id="5" w:name="_Hlk92700561"/>
      <w:r>
        <w:rPr>
          <w:lang w:val="en-US" w:eastAsia="zh-CN"/>
        </w:rPr>
        <w:t>optional without capability signaling</w:t>
      </w:r>
      <w:bookmarkEnd w:id="5"/>
      <w:r>
        <w:rPr>
          <w:lang w:val="en-US" w:eastAsia="zh-CN"/>
        </w:rPr>
        <w:t>.</w:t>
      </w:r>
    </w:p>
    <w:p w14:paraId="636ED707" w14:textId="4289F1AE" w:rsidR="002F5E14" w:rsidRPr="008E2D3E" w:rsidRDefault="002F5E14" w:rsidP="002F5E14">
      <w:pPr>
        <w:jc w:val="both"/>
        <w:rPr>
          <w:lang w:val="en-US" w:eastAsia="zh-CN"/>
        </w:rPr>
      </w:pPr>
      <w:r w:rsidRPr="0059657E">
        <w:rPr>
          <w:rFonts w:hint="eastAsia"/>
          <w:b/>
          <w:bCs/>
          <w:lang w:val="en-US" w:eastAsia="zh-CN"/>
        </w:rPr>
        <w:t>P</w:t>
      </w:r>
      <w:r w:rsidRPr="0059657E">
        <w:rPr>
          <w:b/>
          <w:bCs/>
          <w:lang w:val="en-US" w:eastAsia="zh-CN"/>
        </w:rPr>
        <w:t xml:space="preserve">roposal </w:t>
      </w:r>
      <w:r>
        <w:rPr>
          <w:b/>
          <w:bCs/>
          <w:lang w:val="en-US" w:eastAsia="zh-CN"/>
        </w:rPr>
        <w:t>3</w:t>
      </w:r>
      <w:r w:rsidRPr="0059657E">
        <w:rPr>
          <w:b/>
          <w:bCs/>
          <w:lang w:val="en-US" w:eastAsia="zh-CN"/>
        </w:rPr>
        <w:t xml:space="preserve">. </w:t>
      </w:r>
      <w:r w:rsidR="00881759">
        <w:rPr>
          <w:b/>
          <w:bCs/>
          <w:lang w:val="en-US" w:eastAsia="zh-CN"/>
        </w:rPr>
        <w:t xml:space="preserve">The </w:t>
      </w:r>
      <w:r w:rsidR="00881759" w:rsidRPr="00881759">
        <w:rPr>
          <w:b/>
          <w:bCs/>
          <w:lang w:val="en-US" w:eastAsia="zh-CN"/>
        </w:rPr>
        <w:t xml:space="preserve">signaling of </w:t>
      </w:r>
      <w:r>
        <w:rPr>
          <w:b/>
          <w:bCs/>
          <w:szCs w:val="24"/>
        </w:rPr>
        <w:t xml:space="preserve">FG 29-2 should be </w:t>
      </w:r>
      <w:r w:rsidRPr="002F5E14">
        <w:rPr>
          <w:b/>
          <w:bCs/>
          <w:szCs w:val="24"/>
        </w:rPr>
        <w:t>optional without capability signaling</w:t>
      </w:r>
      <w:r>
        <w:rPr>
          <w:b/>
          <w:bCs/>
          <w:szCs w:val="24"/>
        </w:rPr>
        <w:t>.</w:t>
      </w:r>
    </w:p>
    <w:p w14:paraId="30FD46AA" w14:textId="578C527D" w:rsidR="00453932" w:rsidRDefault="00314557" w:rsidP="00453932">
      <w:pPr>
        <w:pStyle w:val="20"/>
        <w:numPr>
          <w:ilvl w:val="0"/>
          <w:numId w:val="0"/>
        </w:numPr>
        <w:ind w:left="360" w:hanging="360"/>
        <w:rPr>
          <w:lang w:eastAsia="zh-CN"/>
        </w:rPr>
      </w:pPr>
      <w:r w:rsidRPr="00314557">
        <w:rPr>
          <w:lang w:eastAsia="zh-CN"/>
        </w:rPr>
        <w:t>29-3: PDCCH monitoring adaptation within an active BWP</w:t>
      </w:r>
    </w:p>
    <w:p w14:paraId="3D456984" w14:textId="084F107C" w:rsidR="00881759" w:rsidRDefault="00881759" w:rsidP="00881759">
      <w:pPr>
        <w:rPr>
          <w:lang w:eastAsia="zh-CN"/>
        </w:rPr>
      </w:pPr>
      <w:r>
        <w:rPr>
          <w:lang w:eastAsia="zh-CN"/>
        </w:rPr>
        <w:t>Similar issue as the above two feature groups, we also think FG 29-3 should also be per UE.</w:t>
      </w:r>
    </w:p>
    <w:p w14:paraId="6FF4B422" w14:textId="77EFB6D1" w:rsidR="00881759" w:rsidRPr="008E2D3E" w:rsidRDefault="00881759" w:rsidP="00881759">
      <w:pPr>
        <w:jc w:val="both"/>
        <w:rPr>
          <w:lang w:val="en-US" w:eastAsia="zh-CN"/>
        </w:rPr>
      </w:pPr>
      <w:r w:rsidRPr="0059657E">
        <w:rPr>
          <w:rFonts w:hint="eastAsia"/>
          <w:b/>
          <w:bCs/>
          <w:lang w:val="en-US" w:eastAsia="zh-CN"/>
        </w:rPr>
        <w:t>P</w:t>
      </w:r>
      <w:r w:rsidRPr="0059657E">
        <w:rPr>
          <w:b/>
          <w:bCs/>
          <w:lang w:val="en-US" w:eastAsia="zh-CN"/>
        </w:rPr>
        <w:t xml:space="preserve">roposal </w:t>
      </w:r>
      <w:r>
        <w:rPr>
          <w:b/>
          <w:bCs/>
          <w:lang w:val="en-US" w:eastAsia="zh-CN"/>
        </w:rPr>
        <w:t>4</w:t>
      </w:r>
      <w:r w:rsidRPr="0059657E">
        <w:rPr>
          <w:b/>
          <w:bCs/>
          <w:lang w:val="en-US" w:eastAsia="zh-CN"/>
        </w:rPr>
        <w:t xml:space="preserve">. </w:t>
      </w:r>
      <w:r>
        <w:rPr>
          <w:b/>
          <w:bCs/>
          <w:szCs w:val="24"/>
        </w:rPr>
        <w:t>The type of FG 29-3 should be per UE.</w:t>
      </w:r>
    </w:p>
    <w:p w14:paraId="5C381E71" w14:textId="1538B257" w:rsidR="00881759" w:rsidRDefault="00881759" w:rsidP="00881759">
      <w:pPr>
        <w:jc w:val="both"/>
        <w:rPr>
          <w:lang w:val="en-US" w:eastAsia="zh-CN"/>
        </w:rPr>
      </w:pPr>
      <w:r>
        <w:rPr>
          <w:lang w:val="en-US" w:eastAsia="zh-CN"/>
        </w:rPr>
        <w:t>Besides, considering we are also still discussing whether to support non-scheduling DCI as the PDCCH monitoring adaptation indication, we suggest to change the word of “be scheduling DCI” into “by DCI” to describe the components more generally.</w:t>
      </w:r>
    </w:p>
    <w:p w14:paraId="3B1E5F37" w14:textId="39A50E95" w:rsidR="00881759" w:rsidRPr="00881759" w:rsidRDefault="00881759" w:rsidP="00881759">
      <w:pPr>
        <w:jc w:val="both"/>
        <w:rPr>
          <w:lang w:val="en-US" w:eastAsia="zh-CN"/>
        </w:rPr>
      </w:pPr>
      <w:r w:rsidRPr="0059657E">
        <w:rPr>
          <w:rFonts w:hint="eastAsia"/>
          <w:b/>
          <w:bCs/>
          <w:lang w:val="en-US" w:eastAsia="zh-CN"/>
        </w:rPr>
        <w:t>P</w:t>
      </w:r>
      <w:r w:rsidRPr="0059657E">
        <w:rPr>
          <w:b/>
          <w:bCs/>
          <w:lang w:val="en-US" w:eastAsia="zh-CN"/>
        </w:rPr>
        <w:t xml:space="preserve">roposal </w:t>
      </w:r>
      <w:r>
        <w:rPr>
          <w:b/>
          <w:bCs/>
          <w:lang w:val="en-US" w:eastAsia="zh-CN"/>
        </w:rPr>
        <w:t>5</w:t>
      </w:r>
      <w:r w:rsidRPr="0059657E">
        <w:rPr>
          <w:b/>
          <w:bCs/>
          <w:lang w:val="en-US" w:eastAsia="zh-CN"/>
        </w:rPr>
        <w:t xml:space="preserve">. </w:t>
      </w:r>
      <w:r w:rsidR="00D6158C">
        <w:rPr>
          <w:b/>
          <w:bCs/>
          <w:szCs w:val="24"/>
          <w:lang w:val="en-US"/>
        </w:rPr>
        <w:t xml:space="preserve">Change </w:t>
      </w:r>
      <w:r w:rsidR="00D6158C">
        <w:rPr>
          <w:b/>
          <w:bCs/>
          <w:szCs w:val="24"/>
        </w:rPr>
        <w:t>“by scheduling DCI”</w:t>
      </w:r>
      <w:r w:rsidR="00D6158C" w:rsidRPr="00D6158C">
        <w:rPr>
          <w:b/>
          <w:bCs/>
          <w:szCs w:val="24"/>
        </w:rPr>
        <w:t xml:space="preserve"> </w:t>
      </w:r>
      <w:r w:rsidR="005D6128">
        <w:rPr>
          <w:b/>
          <w:bCs/>
          <w:szCs w:val="24"/>
        </w:rPr>
        <w:t>into “by DCI”</w:t>
      </w:r>
      <w:r w:rsidR="005D6128">
        <w:rPr>
          <w:b/>
          <w:bCs/>
          <w:szCs w:val="24"/>
        </w:rPr>
        <w:t xml:space="preserve"> as</w:t>
      </w:r>
      <w:r w:rsidR="00D6158C" w:rsidRPr="00D6158C">
        <w:rPr>
          <w:b/>
          <w:bCs/>
          <w:szCs w:val="24"/>
        </w:rPr>
        <w:t xml:space="preserve"> the components for </w:t>
      </w:r>
      <w:r w:rsidR="00D6158C">
        <w:rPr>
          <w:b/>
          <w:bCs/>
          <w:szCs w:val="24"/>
        </w:rPr>
        <w:t>FG 29-3.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509"/>
        <w:gridCol w:w="908"/>
        <w:gridCol w:w="2409"/>
        <w:gridCol w:w="454"/>
        <w:gridCol w:w="304"/>
        <w:gridCol w:w="222"/>
        <w:gridCol w:w="222"/>
        <w:gridCol w:w="462"/>
        <w:gridCol w:w="333"/>
        <w:gridCol w:w="333"/>
        <w:gridCol w:w="333"/>
        <w:gridCol w:w="393"/>
        <w:gridCol w:w="920"/>
      </w:tblGrid>
      <w:tr w:rsidR="00881759" w14:paraId="2214950E" w14:textId="77777777" w:rsidTr="003A6B66">
        <w:trPr>
          <w:trHeight w:val="20"/>
        </w:trPr>
        <w:tc>
          <w:tcPr>
            <w:tcW w:w="512" w:type="pct"/>
            <w:tcBorders>
              <w:top w:val="single" w:sz="4" w:space="0" w:color="auto"/>
              <w:left w:val="single" w:sz="4" w:space="0" w:color="auto"/>
              <w:bottom w:val="single" w:sz="4" w:space="0" w:color="auto"/>
              <w:right w:val="single" w:sz="4" w:space="0" w:color="auto"/>
            </w:tcBorders>
            <w:hideMark/>
          </w:tcPr>
          <w:p w14:paraId="25FBA828" w14:textId="77777777" w:rsidR="00881759" w:rsidRPr="00464A4E" w:rsidRDefault="00881759" w:rsidP="003A6B66">
            <w:pPr>
              <w:pStyle w:val="TAL"/>
              <w:rPr>
                <w:rFonts w:asciiTheme="majorHAnsi" w:hAnsiTheme="majorHAnsi" w:cstheme="majorHAnsi"/>
                <w:szCs w:val="18"/>
              </w:rPr>
            </w:pPr>
            <w:r w:rsidRPr="00464A4E">
              <w:rPr>
                <w:rFonts w:asciiTheme="majorHAnsi" w:hAnsiTheme="majorHAnsi" w:cstheme="majorHAnsi"/>
                <w:szCs w:val="18"/>
              </w:rPr>
              <w:lastRenderedPageBreak/>
              <w:t>29.</w:t>
            </w:r>
            <w:r w:rsidRPr="00464A4E">
              <w:t xml:space="preserve"> </w:t>
            </w:r>
            <w:r w:rsidRPr="00464A4E">
              <w:rPr>
                <w:rFonts w:asciiTheme="majorHAnsi" w:hAnsiTheme="majorHAnsi" w:cstheme="majorHAnsi"/>
                <w:szCs w:val="18"/>
              </w:rPr>
              <w:t>NR_UE_pow_sav_enh</w:t>
            </w:r>
          </w:p>
        </w:tc>
        <w:tc>
          <w:tcPr>
            <w:tcW w:w="151" w:type="pct"/>
            <w:tcBorders>
              <w:top w:val="single" w:sz="4" w:space="0" w:color="auto"/>
              <w:left w:val="single" w:sz="4" w:space="0" w:color="auto"/>
              <w:bottom w:val="single" w:sz="4" w:space="0" w:color="auto"/>
              <w:right w:val="single" w:sz="4" w:space="0" w:color="auto"/>
            </w:tcBorders>
            <w:hideMark/>
          </w:tcPr>
          <w:p w14:paraId="426EC3F9" w14:textId="77777777" w:rsidR="00881759" w:rsidRPr="00464A4E" w:rsidRDefault="00881759" w:rsidP="003A6B66">
            <w:pPr>
              <w:pStyle w:val="TAL"/>
              <w:rPr>
                <w:rFonts w:asciiTheme="majorHAnsi" w:hAnsiTheme="majorHAnsi" w:cstheme="majorHAnsi"/>
                <w:szCs w:val="18"/>
              </w:rPr>
            </w:pPr>
            <w:r w:rsidRPr="00464A4E">
              <w:rPr>
                <w:rFonts w:asciiTheme="majorHAnsi" w:hAnsiTheme="majorHAnsi" w:cstheme="majorHAnsi"/>
                <w:szCs w:val="18"/>
              </w:rPr>
              <w:t>29-3a</w:t>
            </w:r>
          </w:p>
        </w:tc>
        <w:tc>
          <w:tcPr>
            <w:tcW w:w="336" w:type="pct"/>
            <w:tcBorders>
              <w:top w:val="single" w:sz="4" w:space="0" w:color="auto"/>
              <w:left w:val="single" w:sz="4" w:space="0" w:color="auto"/>
              <w:bottom w:val="single" w:sz="4" w:space="0" w:color="auto"/>
              <w:right w:val="single" w:sz="4" w:space="0" w:color="auto"/>
            </w:tcBorders>
            <w:shd w:val="clear" w:color="auto" w:fill="auto"/>
            <w:hideMark/>
          </w:tcPr>
          <w:p w14:paraId="2E60FF33" w14:textId="77777777" w:rsidR="00881759" w:rsidRPr="00464A4E" w:rsidRDefault="00881759"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41F4189B" w14:textId="77777777" w:rsidR="00881759" w:rsidRPr="00464A4E" w:rsidRDefault="00881759" w:rsidP="003A6B66">
            <w:pPr>
              <w:keepNext/>
              <w:keepLines/>
              <w:rPr>
                <w:rFonts w:asciiTheme="majorHAnsi" w:hAnsiTheme="majorHAnsi" w:cstheme="majorHAnsi"/>
                <w:strike/>
                <w:sz w:val="18"/>
                <w:szCs w:val="18"/>
                <w:lang w:eastAsia="zh-CN"/>
              </w:rPr>
            </w:pPr>
            <w:r w:rsidRPr="00464A4E">
              <w:rPr>
                <w:rFonts w:asciiTheme="majorHAnsi" w:hAnsiTheme="majorHAnsi" w:cstheme="majorHAnsi"/>
                <w:sz w:val="18"/>
                <w:szCs w:val="18"/>
                <w:lang w:eastAsia="zh-CN"/>
              </w:rPr>
              <w:t xml:space="preserve">Support of up to 2-bit indication of PDCCH skipping by </w:t>
            </w:r>
            <w:r w:rsidRPr="00FD04D1">
              <w:rPr>
                <w:rFonts w:asciiTheme="majorHAnsi" w:hAnsiTheme="majorHAnsi" w:cstheme="majorHAnsi"/>
                <w:strike/>
                <w:color w:val="FF0000"/>
                <w:sz w:val="18"/>
                <w:szCs w:val="18"/>
                <w:lang w:eastAsia="zh-CN"/>
              </w:rPr>
              <w:t>scheduling</w:t>
            </w:r>
            <w:r w:rsidRPr="00464A4E">
              <w:rPr>
                <w:rFonts w:asciiTheme="majorHAnsi" w:hAnsiTheme="majorHAnsi" w:cstheme="majorHAnsi"/>
                <w:sz w:val="18"/>
                <w:szCs w:val="18"/>
                <w:lang w:eastAsia="zh-CN"/>
              </w:rPr>
              <w:t xml:space="preserve"> DCI if SSSG is not configured</w:t>
            </w:r>
          </w:p>
        </w:tc>
        <w:tc>
          <w:tcPr>
            <w:tcW w:w="264" w:type="pct"/>
            <w:tcBorders>
              <w:top w:val="single" w:sz="4" w:space="0" w:color="auto"/>
              <w:left w:val="single" w:sz="4" w:space="0" w:color="auto"/>
              <w:bottom w:val="single" w:sz="4" w:space="0" w:color="auto"/>
              <w:right w:val="single" w:sz="4" w:space="0" w:color="auto"/>
            </w:tcBorders>
          </w:tcPr>
          <w:p w14:paraId="4C60DC68" w14:textId="77777777" w:rsidR="00881759" w:rsidRPr="00464A4E" w:rsidRDefault="00881759" w:rsidP="003A6B66">
            <w:pPr>
              <w:pStyle w:val="TAL"/>
              <w:rPr>
                <w:rFonts w:asciiTheme="majorHAnsi" w:hAnsiTheme="majorHAnsi" w:cstheme="majorHAnsi"/>
                <w:szCs w:val="18"/>
              </w:rPr>
            </w:pPr>
          </w:p>
        </w:tc>
        <w:tc>
          <w:tcPr>
            <w:tcW w:w="179" w:type="pct"/>
            <w:tcBorders>
              <w:top w:val="single" w:sz="4" w:space="0" w:color="auto"/>
              <w:left w:val="single" w:sz="4" w:space="0" w:color="auto"/>
              <w:bottom w:val="single" w:sz="4" w:space="0" w:color="auto"/>
              <w:right w:val="single" w:sz="4" w:space="0" w:color="auto"/>
            </w:tcBorders>
            <w:hideMark/>
          </w:tcPr>
          <w:p w14:paraId="3AF4636A" w14:textId="77777777" w:rsidR="00881759" w:rsidRPr="00464A4E" w:rsidRDefault="00881759"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4C96A6FC" w14:textId="77777777" w:rsidR="00881759" w:rsidRPr="00464A4E" w:rsidRDefault="00881759" w:rsidP="003A6B66">
            <w:pPr>
              <w:pStyle w:val="TAL"/>
              <w:rPr>
                <w:rFonts w:asciiTheme="majorHAnsi" w:hAnsiTheme="majorHAnsi" w:cstheme="majorHAnsi"/>
                <w:szCs w:val="18"/>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4A90E458" w14:textId="77777777" w:rsidR="00881759" w:rsidRPr="00464A4E" w:rsidRDefault="00881759" w:rsidP="003A6B66">
            <w:pPr>
              <w:pStyle w:val="TAL"/>
              <w:rPr>
                <w:rFonts w:asciiTheme="majorHAnsi" w:hAnsiTheme="majorHAnsi" w:cstheme="majorHAnsi"/>
                <w:strike/>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14:paraId="3394D2CB" w14:textId="77777777" w:rsidR="00881759" w:rsidRPr="00464A4E" w:rsidRDefault="00881759" w:rsidP="003A6B66">
            <w:pPr>
              <w:pStyle w:val="TAL"/>
              <w:rPr>
                <w:rFonts w:asciiTheme="majorHAnsi" w:hAnsiTheme="majorHAnsi" w:cstheme="majorHAnsi"/>
                <w:szCs w:val="18"/>
              </w:rPr>
            </w:pPr>
            <w:r w:rsidRPr="00464A4E">
              <w:rPr>
                <w:rFonts w:asciiTheme="majorHAnsi" w:hAnsiTheme="majorHAnsi" w:cstheme="majorHAnsi"/>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6F6792E1" w14:textId="77777777" w:rsidR="00881759" w:rsidRPr="00464A4E" w:rsidRDefault="00881759" w:rsidP="003A6B66">
            <w:pPr>
              <w:pStyle w:val="TAL"/>
              <w:rPr>
                <w:rFonts w:asciiTheme="majorHAnsi" w:hAnsiTheme="majorHAnsi" w:cstheme="majorHAnsi"/>
                <w:szCs w:val="18"/>
              </w:rPr>
            </w:pPr>
            <w:r w:rsidRPr="00464A4E">
              <w:rPr>
                <w:rFonts w:asciiTheme="majorHAnsi" w:hAnsiTheme="majorHAnsi" w:cstheme="majorHAnsi"/>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737AB979" w14:textId="77777777" w:rsidR="00881759" w:rsidRPr="00464A4E" w:rsidRDefault="00881759" w:rsidP="003A6B66">
            <w:pPr>
              <w:pStyle w:val="TAL"/>
              <w:rPr>
                <w:rFonts w:asciiTheme="majorHAnsi" w:hAnsiTheme="majorHAnsi" w:cstheme="majorHAnsi"/>
                <w:szCs w:val="18"/>
              </w:rPr>
            </w:pPr>
            <w:r w:rsidRPr="00464A4E">
              <w:rPr>
                <w:rFonts w:asciiTheme="majorHAnsi" w:hAnsiTheme="majorHAnsi" w:cstheme="majorHAnsi"/>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462A3AFC" w14:textId="77777777" w:rsidR="00881759" w:rsidRPr="00464A4E" w:rsidRDefault="00881759" w:rsidP="003A6B66">
            <w:pPr>
              <w:pStyle w:val="TAL"/>
              <w:rPr>
                <w:rFonts w:asciiTheme="majorHAnsi" w:hAnsiTheme="majorHAnsi" w:cstheme="majorHAnsi"/>
                <w:szCs w:val="18"/>
              </w:rPr>
            </w:pPr>
            <w:r w:rsidRPr="00464A4E">
              <w:rPr>
                <w:rFonts w:asciiTheme="majorHAnsi" w:hAnsiTheme="majorHAnsi" w:cstheme="majorHAnsi"/>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5D25C244" w14:textId="77777777" w:rsidR="00881759" w:rsidRPr="00464A4E" w:rsidRDefault="00881759" w:rsidP="003A6B66">
            <w:pPr>
              <w:pStyle w:val="TAL"/>
              <w:rPr>
                <w:rFonts w:asciiTheme="majorHAnsi" w:hAnsiTheme="majorHAnsi" w:cstheme="majorHAnsi"/>
                <w:szCs w:val="18"/>
              </w:rPr>
            </w:pP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0C9A9A0D" w14:textId="77777777" w:rsidR="00881759" w:rsidRPr="00464A4E" w:rsidRDefault="00881759" w:rsidP="003A6B66">
            <w:pPr>
              <w:pStyle w:val="TAL"/>
              <w:rPr>
                <w:rFonts w:asciiTheme="majorHAnsi" w:hAnsiTheme="majorHAnsi" w:cstheme="majorHAnsi"/>
                <w:szCs w:val="18"/>
              </w:rPr>
            </w:pPr>
            <w:r w:rsidRPr="00464A4E">
              <w:rPr>
                <w:rFonts w:asciiTheme="majorHAnsi" w:hAnsiTheme="majorHAnsi" w:cstheme="majorHAnsi"/>
                <w:szCs w:val="18"/>
                <w:lang w:eastAsia="zh-CN"/>
              </w:rPr>
              <w:t>Optional</w:t>
            </w:r>
            <w:r w:rsidRPr="00464A4E">
              <w:rPr>
                <w:rFonts w:asciiTheme="majorHAnsi" w:hAnsiTheme="majorHAnsi" w:cstheme="majorHAnsi" w:hint="eastAsia"/>
                <w:szCs w:val="18"/>
              </w:rPr>
              <w:t xml:space="preserve"> </w:t>
            </w:r>
            <w:r w:rsidRPr="00464A4E">
              <w:rPr>
                <w:rFonts w:asciiTheme="majorHAnsi" w:hAnsiTheme="majorHAnsi" w:cstheme="majorHAnsi"/>
                <w:szCs w:val="18"/>
              </w:rPr>
              <w:t>with capability signaling</w:t>
            </w:r>
          </w:p>
        </w:tc>
      </w:tr>
      <w:tr w:rsidR="00881759" w14:paraId="22310CE8" w14:textId="77777777" w:rsidTr="003A6B66">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0AA6F3A2" w14:textId="77777777" w:rsidR="00881759" w:rsidRPr="00464A4E" w:rsidRDefault="00881759" w:rsidP="003A6B66">
            <w:pPr>
              <w:pStyle w:val="TAL"/>
              <w:rPr>
                <w:rFonts w:asciiTheme="majorHAnsi" w:hAnsiTheme="majorHAnsi" w:cstheme="majorHAnsi"/>
                <w:szCs w:val="18"/>
              </w:rPr>
            </w:pPr>
            <w:r w:rsidRPr="00464A4E">
              <w:rPr>
                <w:rFonts w:asciiTheme="majorHAnsi" w:hAnsiTheme="majorHAnsi" w:cstheme="majorHAnsi"/>
                <w:szCs w:val="18"/>
              </w:rPr>
              <w:t>29.</w:t>
            </w:r>
            <w:r w:rsidRPr="00464A4E">
              <w:t xml:space="preserve"> </w:t>
            </w:r>
            <w:r w:rsidRPr="00464A4E">
              <w:rPr>
                <w:rFonts w:asciiTheme="majorHAnsi" w:hAnsiTheme="majorHAnsi" w:cstheme="majorHAnsi"/>
                <w:szCs w:val="18"/>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1DD5482" w14:textId="77777777" w:rsidR="00881759" w:rsidRPr="00464A4E" w:rsidRDefault="00881759" w:rsidP="003A6B66">
            <w:pPr>
              <w:pStyle w:val="TAL"/>
              <w:rPr>
                <w:rFonts w:asciiTheme="majorHAnsi" w:hAnsiTheme="majorHAnsi" w:cstheme="majorHAnsi"/>
                <w:szCs w:val="18"/>
              </w:rPr>
            </w:pPr>
            <w:r w:rsidRPr="00464A4E">
              <w:rPr>
                <w:rFonts w:asciiTheme="majorHAnsi" w:hAnsiTheme="majorHAnsi" w:cstheme="majorHAnsi"/>
                <w:szCs w:val="18"/>
              </w:rPr>
              <w:t>29-3b</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62FFE414" w14:textId="77777777" w:rsidR="00881759" w:rsidRPr="00464A4E" w:rsidRDefault="00881759"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2 search space sets group 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0F155627" w14:textId="77777777" w:rsidR="00881759" w:rsidRPr="00464A4E" w:rsidRDefault="00881759" w:rsidP="003A6B66">
            <w:pPr>
              <w:keepNext/>
              <w:keepLines/>
              <w:rPr>
                <w:rFonts w:asciiTheme="majorHAnsi" w:hAnsiTheme="majorHAnsi" w:cstheme="majorHAnsi"/>
                <w:strike/>
                <w:sz w:val="18"/>
                <w:szCs w:val="18"/>
                <w:lang w:eastAsia="zh-CN"/>
              </w:rPr>
            </w:pPr>
            <w:r w:rsidRPr="00464A4E">
              <w:rPr>
                <w:rFonts w:asciiTheme="majorHAnsi" w:hAnsiTheme="majorHAnsi" w:cstheme="majorHAnsi"/>
                <w:sz w:val="18"/>
                <w:szCs w:val="18"/>
                <w:lang w:eastAsia="zh-CN"/>
              </w:rPr>
              <w:t xml:space="preserve">Support of 1-bit indication of SSSG switching between 2 SSSGs by </w:t>
            </w:r>
            <w:r w:rsidRPr="00FD04D1">
              <w:rPr>
                <w:rFonts w:asciiTheme="majorHAnsi" w:hAnsiTheme="majorHAnsi" w:cstheme="majorHAnsi"/>
                <w:strike/>
                <w:color w:val="FF0000"/>
                <w:sz w:val="18"/>
                <w:szCs w:val="18"/>
                <w:lang w:eastAsia="zh-CN"/>
              </w:rPr>
              <w:t>scheduling</w:t>
            </w:r>
            <w:r w:rsidRPr="00464A4E">
              <w:rPr>
                <w:rFonts w:asciiTheme="majorHAnsi" w:hAnsiTheme="majorHAnsi" w:cstheme="majorHAnsi"/>
                <w:sz w:val="18"/>
                <w:szCs w:val="18"/>
                <w:lang w:eastAsia="zh-CN"/>
              </w:rPr>
              <w:t xml:space="preserve"> DCI</w:t>
            </w:r>
            <w:r w:rsidRPr="00464A4E">
              <w:rPr>
                <w:rFonts w:asciiTheme="majorHAnsi" w:eastAsiaTheme="minorEastAsia" w:hAnsiTheme="majorHAnsi" w:cstheme="majorHAnsi"/>
                <w:sz w:val="18"/>
                <w:szCs w:val="18"/>
              </w:rPr>
              <w:t>, and timer based switching, without PDCCH skipping</w:t>
            </w:r>
          </w:p>
        </w:tc>
        <w:tc>
          <w:tcPr>
            <w:tcW w:w="264" w:type="pct"/>
            <w:tcBorders>
              <w:top w:val="single" w:sz="4" w:space="0" w:color="auto"/>
              <w:left w:val="single" w:sz="4" w:space="0" w:color="auto"/>
              <w:bottom w:val="single" w:sz="4" w:space="0" w:color="auto"/>
              <w:right w:val="single" w:sz="4" w:space="0" w:color="auto"/>
            </w:tcBorders>
          </w:tcPr>
          <w:p w14:paraId="4096CEBD" w14:textId="77777777" w:rsidR="00881759" w:rsidRPr="00464A4E" w:rsidRDefault="00881759" w:rsidP="003A6B66">
            <w:pPr>
              <w:pStyle w:val="TAL"/>
              <w:rPr>
                <w:rFonts w:asciiTheme="majorHAnsi" w:hAnsiTheme="majorHAnsi" w:cstheme="majorHAnsi"/>
                <w:szCs w:val="18"/>
              </w:rPr>
            </w:pPr>
          </w:p>
        </w:tc>
        <w:tc>
          <w:tcPr>
            <w:tcW w:w="179" w:type="pct"/>
            <w:tcBorders>
              <w:top w:val="single" w:sz="4" w:space="0" w:color="auto"/>
              <w:left w:val="single" w:sz="4" w:space="0" w:color="auto"/>
              <w:bottom w:val="single" w:sz="4" w:space="0" w:color="auto"/>
              <w:right w:val="single" w:sz="4" w:space="0" w:color="auto"/>
            </w:tcBorders>
          </w:tcPr>
          <w:p w14:paraId="748607D1" w14:textId="77777777" w:rsidR="00881759" w:rsidRPr="00464A4E" w:rsidRDefault="00881759"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54E6D0FD" w14:textId="77777777" w:rsidR="00881759" w:rsidRPr="00464A4E" w:rsidRDefault="00881759" w:rsidP="003A6B66">
            <w:pPr>
              <w:pStyle w:val="TAL"/>
              <w:rPr>
                <w:rFonts w:asciiTheme="majorHAnsi" w:hAnsiTheme="majorHAnsi" w:cstheme="majorHAnsi"/>
                <w:szCs w:val="18"/>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35EC61B0" w14:textId="77777777" w:rsidR="00881759" w:rsidRPr="00464A4E" w:rsidRDefault="00881759" w:rsidP="003A6B66">
            <w:pPr>
              <w:pStyle w:val="TAL"/>
              <w:rPr>
                <w:rFonts w:asciiTheme="majorHAnsi" w:hAnsiTheme="majorHAnsi" w:cstheme="majorHAnsi"/>
                <w:strike/>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486C665E" w14:textId="77777777" w:rsidR="00881759" w:rsidRPr="00464A4E" w:rsidRDefault="00881759"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019FFE4B" w14:textId="77777777" w:rsidR="00881759" w:rsidRPr="00464A4E" w:rsidRDefault="00881759"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71EB2410" w14:textId="77777777" w:rsidR="00881759" w:rsidRPr="00464A4E" w:rsidRDefault="00881759"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64D36915" w14:textId="77777777" w:rsidR="00881759" w:rsidRPr="00464A4E" w:rsidRDefault="00881759"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1D7325F8" w14:textId="77777777" w:rsidR="00881759" w:rsidRPr="00464A4E" w:rsidRDefault="00881759" w:rsidP="003A6B66">
            <w:pPr>
              <w:pStyle w:val="TAL"/>
              <w:rPr>
                <w:rFonts w:asciiTheme="majorHAnsi" w:hAnsiTheme="majorHAnsi" w:cstheme="majorHAnsi"/>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5845EAD" w14:textId="77777777" w:rsidR="00881759" w:rsidRPr="00464A4E" w:rsidRDefault="00881759"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Optional</w:t>
            </w:r>
            <w:r w:rsidRPr="00464A4E">
              <w:rPr>
                <w:rFonts w:asciiTheme="majorHAnsi" w:hAnsiTheme="majorHAnsi" w:cstheme="majorHAnsi" w:hint="eastAsia"/>
                <w:szCs w:val="18"/>
              </w:rPr>
              <w:t xml:space="preserve"> </w:t>
            </w:r>
            <w:r w:rsidRPr="00464A4E">
              <w:rPr>
                <w:rFonts w:asciiTheme="majorHAnsi" w:hAnsiTheme="majorHAnsi" w:cstheme="majorHAnsi"/>
                <w:szCs w:val="18"/>
              </w:rPr>
              <w:t>with capability signaling</w:t>
            </w:r>
          </w:p>
        </w:tc>
      </w:tr>
      <w:tr w:rsidR="00881759" w14:paraId="7D976EF2" w14:textId="77777777" w:rsidTr="003A6B66">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4EC8F600" w14:textId="77777777" w:rsidR="00881759" w:rsidRPr="00464A4E" w:rsidRDefault="00881759" w:rsidP="003A6B66">
            <w:pPr>
              <w:pStyle w:val="TAL"/>
              <w:rPr>
                <w:rFonts w:asciiTheme="majorHAnsi" w:hAnsiTheme="majorHAnsi" w:cstheme="majorHAnsi"/>
                <w:szCs w:val="18"/>
              </w:rPr>
            </w:pPr>
            <w:r w:rsidRPr="00464A4E">
              <w:rPr>
                <w:rFonts w:asciiTheme="majorHAnsi" w:hAnsiTheme="majorHAnsi" w:cstheme="majorHAnsi"/>
                <w:szCs w:val="18"/>
              </w:rPr>
              <w:t>29.</w:t>
            </w:r>
            <w:r w:rsidRPr="00464A4E">
              <w:t xml:space="preserve"> </w:t>
            </w:r>
            <w:r w:rsidRPr="00464A4E">
              <w:rPr>
                <w:rFonts w:asciiTheme="majorHAnsi" w:hAnsiTheme="majorHAnsi" w:cstheme="majorHAnsi"/>
                <w:szCs w:val="18"/>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0E92300D" w14:textId="77777777" w:rsidR="00881759" w:rsidRPr="00464A4E" w:rsidRDefault="00881759" w:rsidP="003A6B66">
            <w:pPr>
              <w:pStyle w:val="TAL"/>
              <w:rPr>
                <w:rFonts w:asciiTheme="majorHAnsi" w:hAnsiTheme="majorHAnsi" w:cstheme="majorHAnsi"/>
                <w:szCs w:val="18"/>
              </w:rPr>
            </w:pPr>
            <w:r w:rsidRPr="00464A4E">
              <w:rPr>
                <w:rFonts w:asciiTheme="majorHAnsi" w:hAnsiTheme="majorHAnsi" w:cstheme="majorHAnsi"/>
                <w:szCs w:val="18"/>
              </w:rPr>
              <w:t>[29-3c]</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194A123B" w14:textId="77777777" w:rsidR="00881759" w:rsidRPr="00464A4E" w:rsidRDefault="00881759"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3 search space sets group 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1DDCB5B7" w14:textId="77777777" w:rsidR="00881759" w:rsidRPr="00464A4E" w:rsidRDefault="00881759" w:rsidP="003A6B66">
            <w:pPr>
              <w:keepNext/>
              <w:keepLines/>
              <w:rPr>
                <w:rFonts w:asciiTheme="majorHAnsi" w:eastAsiaTheme="minorEastAsia" w:hAnsiTheme="majorHAnsi" w:cstheme="majorHAnsi"/>
                <w:sz w:val="18"/>
                <w:szCs w:val="18"/>
              </w:rPr>
            </w:pPr>
            <w:r w:rsidRPr="00464A4E">
              <w:rPr>
                <w:rFonts w:asciiTheme="majorHAnsi" w:hAnsiTheme="majorHAnsi" w:cstheme="majorHAnsi"/>
                <w:sz w:val="18"/>
                <w:szCs w:val="18"/>
                <w:lang w:eastAsia="zh-CN"/>
              </w:rPr>
              <w:t xml:space="preserve">Support of 2-bit indication of SSSG switching among 3 SSSGs by </w:t>
            </w:r>
            <w:r w:rsidRPr="00FD04D1">
              <w:rPr>
                <w:rFonts w:asciiTheme="majorHAnsi" w:hAnsiTheme="majorHAnsi" w:cstheme="majorHAnsi"/>
                <w:strike/>
                <w:color w:val="FF0000"/>
                <w:sz w:val="18"/>
                <w:szCs w:val="18"/>
                <w:lang w:eastAsia="zh-CN"/>
              </w:rPr>
              <w:t>scheduling</w:t>
            </w:r>
            <w:r w:rsidRPr="00464A4E">
              <w:rPr>
                <w:rFonts w:asciiTheme="majorHAnsi" w:hAnsiTheme="majorHAnsi" w:cstheme="majorHAnsi"/>
                <w:sz w:val="18"/>
                <w:szCs w:val="18"/>
                <w:lang w:eastAsia="zh-CN"/>
              </w:rPr>
              <w:t xml:space="preserve"> DCI</w:t>
            </w:r>
            <w:r w:rsidRPr="00464A4E">
              <w:rPr>
                <w:rFonts w:asciiTheme="majorHAnsi" w:eastAsiaTheme="minorEastAsia" w:hAnsiTheme="majorHAnsi" w:cstheme="majorHAnsi"/>
                <w:sz w:val="18"/>
                <w:szCs w:val="18"/>
              </w:rPr>
              <w:t xml:space="preserve"> and timer based switching</w:t>
            </w:r>
            <w:r w:rsidRPr="00464A4E">
              <w:rPr>
                <w:rFonts w:asciiTheme="majorHAnsi" w:eastAsiaTheme="minorEastAsia" w:hAnsiTheme="majorHAnsi" w:cstheme="majorHAnsi" w:hint="eastAsia"/>
                <w:sz w:val="18"/>
                <w:szCs w:val="18"/>
              </w:rPr>
              <w:t xml:space="preserve"> </w:t>
            </w:r>
          </w:p>
          <w:p w14:paraId="3733E7DA" w14:textId="77777777" w:rsidR="00881759" w:rsidRPr="00464A4E" w:rsidRDefault="00881759" w:rsidP="003A6B66">
            <w:pPr>
              <w:keepNext/>
              <w:keepLines/>
              <w:rPr>
                <w:rFonts w:asciiTheme="majorHAnsi" w:eastAsiaTheme="minorEastAsia" w:hAnsiTheme="majorHAnsi" w:cstheme="majorHAnsi"/>
                <w:sz w:val="18"/>
                <w:szCs w:val="18"/>
              </w:rPr>
            </w:pPr>
            <w:r w:rsidRPr="00464A4E">
              <w:rPr>
                <w:rFonts w:asciiTheme="majorHAnsi" w:eastAsiaTheme="minorEastAsia" w:hAnsiTheme="majorHAnsi" w:cstheme="majorHAnsi" w:hint="eastAsia"/>
                <w:sz w:val="18"/>
                <w:szCs w:val="18"/>
              </w:rPr>
              <w:t>F</w:t>
            </w:r>
            <w:r w:rsidRPr="00464A4E">
              <w:rPr>
                <w:rFonts w:asciiTheme="majorHAnsi" w:eastAsiaTheme="minorEastAsia" w:hAnsiTheme="majorHAnsi" w:cstheme="majorHAnsi"/>
                <w:sz w:val="18"/>
                <w:szCs w:val="18"/>
              </w:rPr>
              <w:t>FS whether to merge with 29-3b</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5D525CC7" w14:textId="77777777" w:rsidR="00881759" w:rsidRPr="00464A4E" w:rsidRDefault="00881759" w:rsidP="003A6B66">
            <w:pPr>
              <w:pStyle w:val="TAL"/>
              <w:rPr>
                <w:rFonts w:asciiTheme="majorHAnsi" w:hAnsiTheme="majorHAnsi" w:cstheme="majorHAnsi"/>
                <w:szCs w:val="18"/>
              </w:rPr>
            </w:pPr>
            <w:r w:rsidRPr="00464A4E">
              <w:rPr>
                <w:rFonts w:asciiTheme="majorHAnsi" w:hAnsiTheme="majorHAnsi" w:cstheme="majorHAnsi" w:hint="eastAsia"/>
                <w:szCs w:val="18"/>
              </w:rPr>
              <w:t>2</w:t>
            </w:r>
            <w:r w:rsidRPr="00464A4E">
              <w:rPr>
                <w:rFonts w:asciiTheme="majorHAnsi" w:hAnsiTheme="majorHAnsi" w:cstheme="majorHAnsi"/>
                <w:szCs w:val="18"/>
              </w:rPr>
              <w:t>9-3b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3BBE1C2E" w14:textId="77777777" w:rsidR="00881759" w:rsidRPr="00464A4E" w:rsidRDefault="00881759"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074BDB0B" w14:textId="77777777" w:rsidR="00881759" w:rsidRPr="00464A4E" w:rsidRDefault="00881759" w:rsidP="003A6B66">
            <w:pPr>
              <w:pStyle w:val="TAL"/>
              <w:rPr>
                <w:rFonts w:asciiTheme="majorHAnsi" w:hAnsiTheme="majorHAnsi" w:cstheme="majorHAnsi"/>
                <w:szCs w:val="18"/>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041EEFAB" w14:textId="77777777" w:rsidR="00881759" w:rsidRPr="00464A4E" w:rsidRDefault="00881759" w:rsidP="003A6B66">
            <w:pPr>
              <w:pStyle w:val="TAL"/>
              <w:rPr>
                <w:rFonts w:asciiTheme="majorHAnsi" w:hAnsiTheme="majorHAnsi" w:cstheme="majorHAnsi"/>
                <w:strike/>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31DD2F37" w14:textId="77777777" w:rsidR="00881759" w:rsidRPr="00464A4E" w:rsidRDefault="00881759"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0D691E63" w14:textId="77777777" w:rsidR="00881759" w:rsidRPr="00464A4E" w:rsidRDefault="00881759"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4BF616F" w14:textId="77777777" w:rsidR="00881759" w:rsidRPr="00464A4E" w:rsidRDefault="00881759"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0D098BE9" w14:textId="77777777" w:rsidR="00881759" w:rsidRPr="00464A4E" w:rsidRDefault="00881759"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4249200B" w14:textId="77777777" w:rsidR="00881759" w:rsidRPr="00464A4E" w:rsidRDefault="00881759" w:rsidP="003A6B66">
            <w:pPr>
              <w:pStyle w:val="TAL"/>
              <w:rPr>
                <w:rFonts w:asciiTheme="majorHAnsi" w:hAnsiTheme="majorHAnsi" w:cstheme="majorHAnsi"/>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0A5F1AE5" w14:textId="77777777" w:rsidR="00881759" w:rsidRPr="00464A4E" w:rsidRDefault="00881759"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Optional</w:t>
            </w:r>
            <w:r w:rsidRPr="00464A4E">
              <w:rPr>
                <w:rFonts w:asciiTheme="majorHAnsi" w:hAnsiTheme="majorHAnsi" w:cstheme="majorHAnsi" w:hint="eastAsia"/>
                <w:szCs w:val="18"/>
              </w:rPr>
              <w:t xml:space="preserve"> </w:t>
            </w:r>
            <w:r w:rsidRPr="00464A4E">
              <w:rPr>
                <w:rFonts w:asciiTheme="majorHAnsi" w:hAnsiTheme="majorHAnsi" w:cstheme="majorHAnsi"/>
                <w:szCs w:val="18"/>
              </w:rPr>
              <w:t>with capability signaling</w:t>
            </w:r>
          </w:p>
        </w:tc>
      </w:tr>
      <w:tr w:rsidR="00881759" w14:paraId="7F695418" w14:textId="77777777" w:rsidTr="003A6B66">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35883D1D" w14:textId="77777777" w:rsidR="00881759" w:rsidRPr="00464A4E" w:rsidRDefault="00881759" w:rsidP="003A6B66">
            <w:pPr>
              <w:pStyle w:val="TAL"/>
              <w:rPr>
                <w:rFonts w:asciiTheme="majorHAnsi" w:hAnsiTheme="majorHAnsi" w:cstheme="majorHAnsi"/>
                <w:szCs w:val="18"/>
              </w:rPr>
            </w:pPr>
            <w:r w:rsidRPr="00464A4E">
              <w:rPr>
                <w:rFonts w:asciiTheme="majorHAnsi" w:hAnsiTheme="majorHAnsi" w:cstheme="majorHAnsi"/>
                <w:szCs w:val="18"/>
              </w:rPr>
              <w:t>29.</w:t>
            </w:r>
            <w:r w:rsidRPr="00464A4E">
              <w:t xml:space="preserve"> </w:t>
            </w:r>
            <w:r w:rsidRPr="00464A4E">
              <w:rPr>
                <w:rFonts w:asciiTheme="majorHAnsi" w:hAnsiTheme="majorHAnsi" w:cstheme="majorHAnsi"/>
                <w:szCs w:val="18"/>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469D5D79" w14:textId="77777777" w:rsidR="00881759" w:rsidRPr="00464A4E" w:rsidRDefault="00881759" w:rsidP="003A6B66">
            <w:pPr>
              <w:pStyle w:val="TAL"/>
              <w:rPr>
                <w:rFonts w:asciiTheme="majorHAnsi" w:hAnsiTheme="majorHAnsi" w:cstheme="majorHAnsi"/>
                <w:szCs w:val="18"/>
              </w:rPr>
            </w:pPr>
            <w:r w:rsidRPr="00464A4E">
              <w:rPr>
                <w:rFonts w:asciiTheme="majorHAnsi" w:hAnsiTheme="majorHAnsi" w:cstheme="majorHAnsi"/>
                <w:szCs w:val="18"/>
              </w:rPr>
              <w:t>[29-3d]</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1E17BFEE" w14:textId="77777777" w:rsidR="00881759" w:rsidRPr="00464A4E" w:rsidRDefault="00881759"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2 search space sets group switching with 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531BCA27" w14:textId="77777777" w:rsidR="00881759" w:rsidRPr="00464A4E" w:rsidRDefault="00881759" w:rsidP="003A6B66">
            <w:pPr>
              <w:keepNext/>
              <w:keepLines/>
              <w:rPr>
                <w:rFonts w:asciiTheme="majorHAnsi" w:hAnsiTheme="majorHAnsi" w:cstheme="majorHAnsi"/>
                <w:sz w:val="18"/>
                <w:szCs w:val="18"/>
                <w:lang w:eastAsia="zh-CN"/>
              </w:rPr>
            </w:pPr>
            <w:r w:rsidRPr="00464A4E">
              <w:rPr>
                <w:rFonts w:asciiTheme="majorHAnsi" w:hAnsiTheme="majorHAnsi" w:cstheme="majorHAnsi"/>
                <w:sz w:val="18"/>
                <w:szCs w:val="18"/>
                <w:lang w:eastAsia="zh-CN"/>
              </w:rPr>
              <w:t xml:space="preserve">Support of 2-bit indication of SSSG switching between 2 SSSGs with PDCCH skipping by </w:t>
            </w:r>
            <w:r w:rsidRPr="00FD04D1">
              <w:rPr>
                <w:rFonts w:asciiTheme="majorHAnsi" w:hAnsiTheme="majorHAnsi" w:cstheme="majorHAnsi"/>
                <w:strike/>
                <w:color w:val="FF0000"/>
                <w:sz w:val="18"/>
                <w:szCs w:val="18"/>
                <w:lang w:eastAsia="zh-CN"/>
              </w:rPr>
              <w:t>scheduling</w:t>
            </w:r>
            <w:r w:rsidRPr="00464A4E">
              <w:rPr>
                <w:rFonts w:asciiTheme="majorHAnsi" w:hAnsiTheme="majorHAnsi" w:cstheme="majorHAnsi"/>
                <w:sz w:val="18"/>
                <w:szCs w:val="18"/>
                <w:lang w:eastAsia="zh-CN"/>
              </w:rPr>
              <w:t xml:space="preserve"> DCI </w:t>
            </w:r>
            <w:r w:rsidRPr="00464A4E">
              <w:rPr>
                <w:rFonts w:asciiTheme="majorHAnsi" w:eastAsiaTheme="minorEastAsia" w:hAnsiTheme="majorHAnsi" w:cstheme="majorHAnsi"/>
                <w:sz w:val="18"/>
                <w:szCs w:val="18"/>
              </w:rPr>
              <w:t>and timer based switching</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6C271667" w14:textId="77777777" w:rsidR="00881759" w:rsidRPr="00464A4E" w:rsidRDefault="00881759" w:rsidP="003A6B66">
            <w:pPr>
              <w:pStyle w:val="TAL"/>
              <w:rPr>
                <w:rFonts w:asciiTheme="majorHAnsi" w:hAnsiTheme="majorHAnsi" w:cstheme="majorHAnsi"/>
                <w:szCs w:val="18"/>
              </w:rPr>
            </w:pPr>
            <w:r w:rsidRPr="00464A4E">
              <w:rPr>
                <w:rFonts w:asciiTheme="majorHAnsi" w:hAnsiTheme="majorHAnsi" w:cstheme="majorHAnsi" w:hint="eastAsia"/>
                <w:szCs w:val="18"/>
              </w:rPr>
              <w:t>2</w:t>
            </w:r>
            <w:r w:rsidRPr="00464A4E">
              <w:rPr>
                <w:rFonts w:asciiTheme="majorHAnsi" w:hAnsiTheme="majorHAnsi" w:cstheme="majorHAnsi"/>
                <w:szCs w:val="18"/>
              </w:rPr>
              <w:t>9-3a, 29-2b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32935E43" w14:textId="77777777" w:rsidR="00881759" w:rsidRPr="00464A4E" w:rsidRDefault="00881759"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5A93F918" w14:textId="77777777" w:rsidR="00881759" w:rsidRPr="00464A4E" w:rsidRDefault="00881759" w:rsidP="003A6B66">
            <w:pPr>
              <w:pStyle w:val="TAL"/>
              <w:rPr>
                <w:rFonts w:asciiTheme="majorHAnsi" w:hAnsiTheme="majorHAnsi" w:cstheme="majorHAnsi"/>
                <w:szCs w:val="18"/>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79C7F5DE" w14:textId="77777777" w:rsidR="00881759" w:rsidRPr="00464A4E" w:rsidRDefault="00881759" w:rsidP="003A6B66">
            <w:pPr>
              <w:pStyle w:val="TAL"/>
              <w:rPr>
                <w:rFonts w:asciiTheme="majorHAnsi" w:hAnsiTheme="majorHAnsi" w:cstheme="majorHAnsi"/>
                <w:strike/>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073031EC" w14:textId="77777777" w:rsidR="00881759" w:rsidRPr="00464A4E" w:rsidRDefault="00881759"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5EF7F057" w14:textId="77777777" w:rsidR="00881759" w:rsidRPr="00464A4E" w:rsidRDefault="00881759"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68CC2FFD" w14:textId="77777777" w:rsidR="00881759" w:rsidRPr="00464A4E" w:rsidRDefault="00881759"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7C59FCCF" w14:textId="77777777" w:rsidR="00881759" w:rsidRPr="00464A4E" w:rsidRDefault="00881759"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234493BA" w14:textId="77777777" w:rsidR="00881759" w:rsidRPr="00464A4E" w:rsidRDefault="00881759" w:rsidP="003A6B66">
            <w:pPr>
              <w:pStyle w:val="TAL"/>
              <w:rPr>
                <w:rFonts w:asciiTheme="majorHAnsi" w:hAnsiTheme="majorHAnsi" w:cstheme="majorHAnsi"/>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18E40A3C" w14:textId="77777777" w:rsidR="00881759" w:rsidRPr="00464A4E" w:rsidRDefault="00881759"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Optional</w:t>
            </w:r>
            <w:r w:rsidRPr="00464A4E">
              <w:rPr>
                <w:rFonts w:asciiTheme="majorHAnsi" w:hAnsiTheme="majorHAnsi" w:cstheme="majorHAnsi" w:hint="eastAsia"/>
                <w:szCs w:val="18"/>
              </w:rPr>
              <w:t xml:space="preserve"> </w:t>
            </w:r>
            <w:r w:rsidRPr="00464A4E">
              <w:rPr>
                <w:rFonts w:asciiTheme="majorHAnsi" w:hAnsiTheme="majorHAnsi" w:cstheme="majorHAnsi"/>
                <w:szCs w:val="18"/>
              </w:rPr>
              <w:t>with capability signaling</w:t>
            </w:r>
          </w:p>
        </w:tc>
      </w:tr>
    </w:tbl>
    <w:p w14:paraId="209C4479" w14:textId="15E16E0C" w:rsidR="00881759" w:rsidRDefault="00881759" w:rsidP="00881759">
      <w:pPr>
        <w:rPr>
          <w:lang w:val="en-US" w:eastAsia="zh-CN"/>
        </w:rPr>
      </w:pPr>
    </w:p>
    <w:p w14:paraId="0447820D" w14:textId="00DD6B38" w:rsidR="005C0BA6" w:rsidRDefault="005C0BA6" w:rsidP="005C0BA6">
      <w:pPr>
        <w:jc w:val="both"/>
        <w:rPr>
          <w:lang w:val="en-US" w:eastAsia="zh-CN"/>
        </w:rPr>
      </w:pPr>
      <w:r>
        <w:rPr>
          <w:lang w:val="en-US" w:eastAsia="zh-CN"/>
        </w:rPr>
        <w:t>The last issue is whether to merge FG 29-3c with FG 29-3b. During the discussion in previous RAN1 meetings, some companies think the support of 3 SSSGs is an advanced UE capability than 2 SSSGs, thus we suggest to keep the current framework which not merging FG 29-2b and FG 29-2c together.</w:t>
      </w:r>
    </w:p>
    <w:p w14:paraId="4966FA57" w14:textId="73BA7157" w:rsidR="008B5109" w:rsidRPr="00C50BED" w:rsidRDefault="008B5109" w:rsidP="005C0BA6">
      <w:pPr>
        <w:jc w:val="both"/>
        <w:rPr>
          <w:b/>
          <w:bCs/>
          <w:lang w:val="en-US" w:eastAsia="zh-CN"/>
        </w:rPr>
      </w:pPr>
      <w:r w:rsidRPr="00C50BED">
        <w:rPr>
          <w:rFonts w:hint="eastAsia"/>
          <w:b/>
          <w:bCs/>
          <w:lang w:val="en-US" w:eastAsia="zh-CN"/>
        </w:rPr>
        <w:t>P</w:t>
      </w:r>
      <w:r w:rsidRPr="00C50BED">
        <w:rPr>
          <w:b/>
          <w:bCs/>
          <w:lang w:val="en-US" w:eastAsia="zh-CN"/>
        </w:rPr>
        <w:t xml:space="preserve">roposal </w:t>
      </w:r>
      <w:r w:rsidR="000C181F" w:rsidRPr="00C50BED">
        <w:rPr>
          <w:b/>
          <w:bCs/>
          <w:lang w:val="en-US" w:eastAsia="zh-CN"/>
        </w:rPr>
        <w:t xml:space="preserve">6. </w:t>
      </w:r>
      <w:r w:rsidR="00DF0884">
        <w:rPr>
          <w:b/>
          <w:bCs/>
          <w:lang w:val="en-US" w:eastAsia="zh-CN"/>
        </w:rPr>
        <w:t>Don’t</w:t>
      </w:r>
      <w:r w:rsidRPr="00C50BED">
        <w:rPr>
          <w:b/>
          <w:bCs/>
          <w:lang w:val="en-US" w:eastAsia="zh-CN"/>
        </w:rPr>
        <w:t xml:space="preserve"> merger </w:t>
      </w:r>
      <w:r w:rsidR="006B5F06">
        <w:rPr>
          <w:b/>
          <w:bCs/>
          <w:lang w:val="en-US" w:eastAsia="zh-CN"/>
        </w:rPr>
        <w:t xml:space="preserve">FG </w:t>
      </w:r>
      <w:r w:rsidRPr="00C50BED">
        <w:rPr>
          <w:b/>
          <w:bCs/>
          <w:lang w:val="en-US" w:eastAsia="zh-CN"/>
        </w:rPr>
        <w:t xml:space="preserve">29-3c with </w:t>
      </w:r>
      <w:r w:rsidR="006B5F06">
        <w:rPr>
          <w:b/>
          <w:bCs/>
          <w:lang w:val="en-US" w:eastAsia="zh-CN"/>
        </w:rPr>
        <w:t xml:space="preserve">FG </w:t>
      </w:r>
      <w:r w:rsidRPr="00C50BED">
        <w:rPr>
          <w:b/>
          <w:bCs/>
          <w:lang w:val="en-US" w:eastAsia="zh-CN"/>
        </w:rPr>
        <w:t>29-3b.</w:t>
      </w:r>
    </w:p>
    <w:p w14:paraId="2544A162" w14:textId="19A1C6DC" w:rsidR="00B23373" w:rsidRPr="00CA023C" w:rsidRDefault="00B23373" w:rsidP="00B23373">
      <w:pPr>
        <w:pStyle w:val="11"/>
        <w:numPr>
          <w:ilvl w:val="0"/>
          <w:numId w:val="4"/>
        </w:numPr>
        <w:rPr>
          <w:rFonts w:ascii="Times New Roman" w:hAnsi="Times New Roman"/>
          <w:lang w:eastAsia="zh-CN"/>
        </w:rPr>
      </w:pPr>
      <w:r w:rsidRPr="00CA023C">
        <w:rPr>
          <w:rFonts w:ascii="Times New Roman" w:eastAsiaTheme="minorEastAsia" w:hAnsi="Times New Roman"/>
          <w:lang w:eastAsia="zh-CN"/>
        </w:rPr>
        <w:t>Conclusions</w:t>
      </w:r>
    </w:p>
    <w:p w14:paraId="52331CFA" w14:textId="767DBAD7" w:rsidR="005A06EC" w:rsidRDefault="00C62879" w:rsidP="00C10AA0">
      <w:pPr>
        <w:jc w:val="both"/>
        <w:rPr>
          <w:lang w:eastAsia="zh-CN"/>
        </w:rPr>
      </w:pPr>
      <w:r w:rsidRPr="00CA023C">
        <w:t>In this contribution,</w:t>
      </w:r>
      <w:r w:rsidR="00A02E53" w:rsidRPr="00CA023C">
        <w:t xml:space="preserve"> </w:t>
      </w:r>
      <w:r w:rsidR="00566AE3" w:rsidRPr="00566AE3">
        <w:t>remaining issues</w:t>
      </w:r>
      <w:r w:rsidR="007977E8">
        <w:t xml:space="preserve"> UE features for UE power saving enhancements are discussed and the following proposals are made</w:t>
      </w:r>
      <w:r w:rsidRPr="00CA023C">
        <w:rPr>
          <w:lang w:eastAsia="zh-CN"/>
        </w:rPr>
        <w:t>.</w:t>
      </w:r>
    </w:p>
    <w:p w14:paraId="4FA3041B" w14:textId="77777777" w:rsidR="00622F63" w:rsidRPr="008E2D3E" w:rsidRDefault="00622F63" w:rsidP="00622F63">
      <w:pPr>
        <w:jc w:val="both"/>
        <w:rPr>
          <w:lang w:val="en-US" w:eastAsia="zh-CN"/>
        </w:rPr>
      </w:pPr>
      <w:r w:rsidRPr="0059657E">
        <w:rPr>
          <w:rFonts w:hint="eastAsia"/>
          <w:b/>
          <w:bCs/>
          <w:lang w:val="en-US" w:eastAsia="zh-CN"/>
        </w:rPr>
        <w:t>P</w:t>
      </w:r>
      <w:r w:rsidRPr="0059657E">
        <w:rPr>
          <w:b/>
          <w:bCs/>
          <w:lang w:val="en-US" w:eastAsia="zh-CN"/>
        </w:rPr>
        <w:t xml:space="preserve">roposal 1. </w:t>
      </w:r>
      <w:r>
        <w:rPr>
          <w:b/>
          <w:bCs/>
          <w:szCs w:val="24"/>
        </w:rPr>
        <w:t>The type of FG 29-1 should be per UE.</w:t>
      </w:r>
    </w:p>
    <w:p w14:paraId="51528ECB" w14:textId="77777777" w:rsidR="00622F63" w:rsidRPr="008E2D3E" w:rsidRDefault="00622F63" w:rsidP="00622F63">
      <w:pPr>
        <w:jc w:val="both"/>
        <w:rPr>
          <w:lang w:val="en-US" w:eastAsia="zh-CN"/>
        </w:rPr>
      </w:pPr>
      <w:r w:rsidRPr="0059657E">
        <w:rPr>
          <w:rFonts w:hint="eastAsia"/>
          <w:b/>
          <w:bCs/>
          <w:lang w:val="en-US" w:eastAsia="zh-CN"/>
        </w:rPr>
        <w:t>P</w:t>
      </w:r>
      <w:r w:rsidRPr="0059657E">
        <w:rPr>
          <w:b/>
          <w:bCs/>
          <w:lang w:val="en-US" w:eastAsia="zh-CN"/>
        </w:rPr>
        <w:t xml:space="preserve">roposal </w:t>
      </w:r>
      <w:r>
        <w:rPr>
          <w:b/>
          <w:bCs/>
          <w:lang w:val="en-US" w:eastAsia="zh-CN"/>
        </w:rPr>
        <w:t>2</w:t>
      </w:r>
      <w:r w:rsidRPr="0059657E">
        <w:rPr>
          <w:b/>
          <w:bCs/>
          <w:lang w:val="en-US" w:eastAsia="zh-CN"/>
        </w:rPr>
        <w:t xml:space="preserve">. </w:t>
      </w:r>
      <w:r>
        <w:rPr>
          <w:b/>
          <w:bCs/>
          <w:szCs w:val="24"/>
        </w:rPr>
        <w:t>The type of FG 29-2 should be per UE.</w:t>
      </w:r>
    </w:p>
    <w:p w14:paraId="242E41C3" w14:textId="77777777" w:rsidR="00622F63" w:rsidRPr="008E2D3E" w:rsidRDefault="00622F63" w:rsidP="00622F63">
      <w:pPr>
        <w:jc w:val="both"/>
        <w:rPr>
          <w:lang w:val="en-US" w:eastAsia="zh-CN"/>
        </w:rPr>
      </w:pPr>
      <w:r w:rsidRPr="0059657E">
        <w:rPr>
          <w:rFonts w:hint="eastAsia"/>
          <w:b/>
          <w:bCs/>
          <w:lang w:val="en-US" w:eastAsia="zh-CN"/>
        </w:rPr>
        <w:t>P</w:t>
      </w:r>
      <w:r w:rsidRPr="0059657E">
        <w:rPr>
          <w:b/>
          <w:bCs/>
          <w:lang w:val="en-US" w:eastAsia="zh-CN"/>
        </w:rPr>
        <w:t xml:space="preserve">roposal </w:t>
      </w:r>
      <w:r>
        <w:rPr>
          <w:b/>
          <w:bCs/>
          <w:lang w:val="en-US" w:eastAsia="zh-CN"/>
        </w:rPr>
        <w:t>3</w:t>
      </w:r>
      <w:r w:rsidRPr="0059657E">
        <w:rPr>
          <w:b/>
          <w:bCs/>
          <w:lang w:val="en-US" w:eastAsia="zh-CN"/>
        </w:rPr>
        <w:t xml:space="preserve">. </w:t>
      </w:r>
      <w:r>
        <w:rPr>
          <w:b/>
          <w:bCs/>
          <w:lang w:val="en-US" w:eastAsia="zh-CN"/>
        </w:rPr>
        <w:t xml:space="preserve">The </w:t>
      </w:r>
      <w:r w:rsidRPr="00881759">
        <w:rPr>
          <w:b/>
          <w:bCs/>
          <w:lang w:val="en-US" w:eastAsia="zh-CN"/>
        </w:rPr>
        <w:t xml:space="preserve">signaling of </w:t>
      </w:r>
      <w:r>
        <w:rPr>
          <w:b/>
          <w:bCs/>
          <w:szCs w:val="24"/>
        </w:rPr>
        <w:t xml:space="preserve">FG 29-2 should be </w:t>
      </w:r>
      <w:r w:rsidRPr="002F5E14">
        <w:rPr>
          <w:b/>
          <w:bCs/>
          <w:szCs w:val="24"/>
        </w:rPr>
        <w:t>optional without capability signaling</w:t>
      </w:r>
      <w:r>
        <w:rPr>
          <w:b/>
          <w:bCs/>
          <w:szCs w:val="24"/>
        </w:rPr>
        <w:t>.</w:t>
      </w:r>
    </w:p>
    <w:p w14:paraId="4258BB30" w14:textId="77777777" w:rsidR="00622F63" w:rsidRPr="008E2D3E" w:rsidRDefault="00622F63" w:rsidP="00622F63">
      <w:pPr>
        <w:jc w:val="both"/>
        <w:rPr>
          <w:lang w:val="en-US" w:eastAsia="zh-CN"/>
        </w:rPr>
      </w:pPr>
      <w:r w:rsidRPr="0059657E">
        <w:rPr>
          <w:rFonts w:hint="eastAsia"/>
          <w:b/>
          <w:bCs/>
          <w:lang w:val="en-US" w:eastAsia="zh-CN"/>
        </w:rPr>
        <w:t>P</w:t>
      </w:r>
      <w:r w:rsidRPr="0059657E">
        <w:rPr>
          <w:b/>
          <w:bCs/>
          <w:lang w:val="en-US" w:eastAsia="zh-CN"/>
        </w:rPr>
        <w:t xml:space="preserve">roposal </w:t>
      </w:r>
      <w:r>
        <w:rPr>
          <w:b/>
          <w:bCs/>
          <w:lang w:val="en-US" w:eastAsia="zh-CN"/>
        </w:rPr>
        <w:t>4</w:t>
      </w:r>
      <w:r w:rsidRPr="0059657E">
        <w:rPr>
          <w:b/>
          <w:bCs/>
          <w:lang w:val="en-US" w:eastAsia="zh-CN"/>
        </w:rPr>
        <w:t xml:space="preserve">. </w:t>
      </w:r>
      <w:r>
        <w:rPr>
          <w:b/>
          <w:bCs/>
          <w:szCs w:val="24"/>
        </w:rPr>
        <w:t>The type of FG 29-3 should be per UE.</w:t>
      </w:r>
    </w:p>
    <w:p w14:paraId="1CA94BA4" w14:textId="06783A79" w:rsidR="00622F63" w:rsidRPr="00E30C76" w:rsidRDefault="00622F63" w:rsidP="00622F63">
      <w:pPr>
        <w:jc w:val="both"/>
        <w:rPr>
          <w:rFonts w:hint="eastAsia"/>
          <w:lang w:val="en-US" w:eastAsia="zh-CN"/>
        </w:rPr>
      </w:pPr>
      <w:r w:rsidRPr="0059657E">
        <w:rPr>
          <w:rFonts w:hint="eastAsia"/>
          <w:b/>
          <w:bCs/>
          <w:lang w:val="en-US" w:eastAsia="zh-CN"/>
        </w:rPr>
        <w:t>P</w:t>
      </w:r>
      <w:r w:rsidRPr="0059657E">
        <w:rPr>
          <w:b/>
          <w:bCs/>
          <w:lang w:val="en-US" w:eastAsia="zh-CN"/>
        </w:rPr>
        <w:t xml:space="preserve">roposal </w:t>
      </w:r>
      <w:r>
        <w:rPr>
          <w:b/>
          <w:bCs/>
          <w:lang w:val="en-US" w:eastAsia="zh-CN"/>
        </w:rPr>
        <w:t>5</w:t>
      </w:r>
      <w:r w:rsidRPr="0059657E">
        <w:rPr>
          <w:b/>
          <w:bCs/>
          <w:lang w:val="en-US" w:eastAsia="zh-CN"/>
        </w:rPr>
        <w:t xml:space="preserve">. </w:t>
      </w:r>
      <w:r w:rsidR="00E30C76">
        <w:rPr>
          <w:b/>
          <w:bCs/>
          <w:szCs w:val="24"/>
          <w:lang w:val="en-US"/>
        </w:rPr>
        <w:t xml:space="preserve">Change </w:t>
      </w:r>
      <w:r w:rsidR="00E30C76">
        <w:rPr>
          <w:b/>
          <w:bCs/>
          <w:szCs w:val="24"/>
        </w:rPr>
        <w:t>“by scheduling DCI”</w:t>
      </w:r>
      <w:r w:rsidR="00E30C76" w:rsidRPr="00D6158C">
        <w:rPr>
          <w:b/>
          <w:bCs/>
          <w:szCs w:val="24"/>
        </w:rPr>
        <w:t xml:space="preserve"> </w:t>
      </w:r>
      <w:r w:rsidR="00E30C76">
        <w:rPr>
          <w:b/>
          <w:bCs/>
          <w:szCs w:val="24"/>
        </w:rPr>
        <w:t>into “by DCI” as</w:t>
      </w:r>
      <w:r w:rsidR="00E30C76" w:rsidRPr="00D6158C">
        <w:rPr>
          <w:b/>
          <w:bCs/>
          <w:szCs w:val="24"/>
        </w:rPr>
        <w:t xml:space="preserve"> the components for </w:t>
      </w:r>
      <w:r w:rsidR="00E30C76">
        <w:rPr>
          <w:b/>
          <w:bCs/>
          <w:szCs w:val="24"/>
        </w:rPr>
        <w:t>FG 29-3.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509"/>
        <w:gridCol w:w="908"/>
        <w:gridCol w:w="2409"/>
        <w:gridCol w:w="454"/>
        <w:gridCol w:w="304"/>
        <w:gridCol w:w="222"/>
        <w:gridCol w:w="222"/>
        <w:gridCol w:w="462"/>
        <w:gridCol w:w="333"/>
        <w:gridCol w:w="333"/>
        <w:gridCol w:w="333"/>
        <w:gridCol w:w="393"/>
        <w:gridCol w:w="920"/>
      </w:tblGrid>
      <w:tr w:rsidR="00622F63" w14:paraId="69F5F6CC" w14:textId="77777777" w:rsidTr="003A6B66">
        <w:trPr>
          <w:trHeight w:val="20"/>
        </w:trPr>
        <w:tc>
          <w:tcPr>
            <w:tcW w:w="512" w:type="pct"/>
            <w:tcBorders>
              <w:top w:val="single" w:sz="4" w:space="0" w:color="auto"/>
              <w:left w:val="single" w:sz="4" w:space="0" w:color="auto"/>
              <w:bottom w:val="single" w:sz="4" w:space="0" w:color="auto"/>
              <w:right w:val="single" w:sz="4" w:space="0" w:color="auto"/>
            </w:tcBorders>
            <w:hideMark/>
          </w:tcPr>
          <w:p w14:paraId="25C78768" w14:textId="77777777" w:rsidR="00622F63" w:rsidRPr="00464A4E" w:rsidRDefault="00622F63" w:rsidP="003A6B66">
            <w:pPr>
              <w:pStyle w:val="TAL"/>
              <w:rPr>
                <w:rFonts w:asciiTheme="majorHAnsi" w:hAnsiTheme="majorHAnsi" w:cstheme="majorHAnsi"/>
                <w:szCs w:val="18"/>
              </w:rPr>
            </w:pPr>
            <w:r w:rsidRPr="00464A4E">
              <w:rPr>
                <w:rFonts w:asciiTheme="majorHAnsi" w:hAnsiTheme="majorHAnsi" w:cstheme="majorHAnsi"/>
                <w:szCs w:val="18"/>
              </w:rPr>
              <w:lastRenderedPageBreak/>
              <w:t>29.</w:t>
            </w:r>
            <w:r w:rsidRPr="00464A4E">
              <w:t xml:space="preserve"> </w:t>
            </w:r>
            <w:r w:rsidRPr="00464A4E">
              <w:rPr>
                <w:rFonts w:asciiTheme="majorHAnsi" w:hAnsiTheme="majorHAnsi" w:cstheme="majorHAnsi"/>
                <w:szCs w:val="18"/>
              </w:rPr>
              <w:t>NR_UE_pow_sav_enh</w:t>
            </w:r>
          </w:p>
        </w:tc>
        <w:tc>
          <w:tcPr>
            <w:tcW w:w="151" w:type="pct"/>
            <w:tcBorders>
              <w:top w:val="single" w:sz="4" w:space="0" w:color="auto"/>
              <w:left w:val="single" w:sz="4" w:space="0" w:color="auto"/>
              <w:bottom w:val="single" w:sz="4" w:space="0" w:color="auto"/>
              <w:right w:val="single" w:sz="4" w:space="0" w:color="auto"/>
            </w:tcBorders>
            <w:hideMark/>
          </w:tcPr>
          <w:p w14:paraId="72A2566D" w14:textId="77777777" w:rsidR="00622F63" w:rsidRPr="00464A4E" w:rsidRDefault="00622F63" w:rsidP="003A6B66">
            <w:pPr>
              <w:pStyle w:val="TAL"/>
              <w:rPr>
                <w:rFonts w:asciiTheme="majorHAnsi" w:hAnsiTheme="majorHAnsi" w:cstheme="majorHAnsi"/>
                <w:szCs w:val="18"/>
              </w:rPr>
            </w:pPr>
            <w:r w:rsidRPr="00464A4E">
              <w:rPr>
                <w:rFonts w:asciiTheme="majorHAnsi" w:hAnsiTheme="majorHAnsi" w:cstheme="majorHAnsi"/>
                <w:szCs w:val="18"/>
              </w:rPr>
              <w:t>29-3a</w:t>
            </w:r>
          </w:p>
        </w:tc>
        <w:tc>
          <w:tcPr>
            <w:tcW w:w="336" w:type="pct"/>
            <w:tcBorders>
              <w:top w:val="single" w:sz="4" w:space="0" w:color="auto"/>
              <w:left w:val="single" w:sz="4" w:space="0" w:color="auto"/>
              <w:bottom w:val="single" w:sz="4" w:space="0" w:color="auto"/>
              <w:right w:val="single" w:sz="4" w:space="0" w:color="auto"/>
            </w:tcBorders>
            <w:shd w:val="clear" w:color="auto" w:fill="auto"/>
            <w:hideMark/>
          </w:tcPr>
          <w:p w14:paraId="58DA95E6" w14:textId="77777777" w:rsidR="00622F63" w:rsidRPr="00464A4E" w:rsidRDefault="00622F63"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54B56D99" w14:textId="77777777" w:rsidR="00622F63" w:rsidRPr="00464A4E" w:rsidRDefault="00622F63" w:rsidP="003A6B66">
            <w:pPr>
              <w:keepNext/>
              <w:keepLines/>
              <w:rPr>
                <w:rFonts w:asciiTheme="majorHAnsi" w:hAnsiTheme="majorHAnsi" w:cstheme="majorHAnsi"/>
                <w:strike/>
                <w:sz w:val="18"/>
                <w:szCs w:val="18"/>
                <w:lang w:eastAsia="zh-CN"/>
              </w:rPr>
            </w:pPr>
            <w:r w:rsidRPr="00464A4E">
              <w:rPr>
                <w:rFonts w:asciiTheme="majorHAnsi" w:hAnsiTheme="majorHAnsi" w:cstheme="majorHAnsi"/>
                <w:sz w:val="18"/>
                <w:szCs w:val="18"/>
                <w:lang w:eastAsia="zh-CN"/>
              </w:rPr>
              <w:t xml:space="preserve">Support of up to 2-bit indication of PDCCH skipping by </w:t>
            </w:r>
            <w:r w:rsidRPr="00FD04D1">
              <w:rPr>
                <w:rFonts w:asciiTheme="majorHAnsi" w:hAnsiTheme="majorHAnsi" w:cstheme="majorHAnsi"/>
                <w:strike/>
                <w:color w:val="FF0000"/>
                <w:sz w:val="18"/>
                <w:szCs w:val="18"/>
                <w:lang w:eastAsia="zh-CN"/>
              </w:rPr>
              <w:t>scheduling</w:t>
            </w:r>
            <w:r w:rsidRPr="00464A4E">
              <w:rPr>
                <w:rFonts w:asciiTheme="majorHAnsi" w:hAnsiTheme="majorHAnsi" w:cstheme="majorHAnsi"/>
                <w:sz w:val="18"/>
                <w:szCs w:val="18"/>
                <w:lang w:eastAsia="zh-CN"/>
              </w:rPr>
              <w:t xml:space="preserve"> DCI if SSSG is not configured</w:t>
            </w:r>
          </w:p>
        </w:tc>
        <w:tc>
          <w:tcPr>
            <w:tcW w:w="264" w:type="pct"/>
            <w:tcBorders>
              <w:top w:val="single" w:sz="4" w:space="0" w:color="auto"/>
              <w:left w:val="single" w:sz="4" w:space="0" w:color="auto"/>
              <w:bottom w:val="single" w:sz="4" w:space="0" w:color="auto"/>
              <w:right w:val="single" w:sz="4" w:space="0" w:color="auto"/>
            </w:tcBorders>
          </w:tcPr>
          <w:p w14:paraId="4F3A66A4" w14:textId="77777777" w:rsidR="00622F63" w:rsidRPr="00464A4E" w:rsidRDefault="00622F63" w:rsidP="003A6B66">
            <w:pPr>
              <w:pStyle w:val="TAL"/>
              <w:rPr>
                <w:rFonts w:asciiTheme="majorHAnsi" w:hAnsiTheme="majorHAnsi" w:cstheme="majorHAnsi"/>
                <w:szCs w:val="18"/>
              </w:rPr>
            </w:pPr>
          </w:p>
        </w:tc>
        <w:tc>
          <w:tcPr>
            <w:tcW w:w="179" w:type="pct"/>
            <w:tcBorders>
              <w:top w:val="single" w:sz="4" w:space="0" w:color="auto"/>
              <w:left w:val="single" w:sz="4" w:space="0" w:color="auto"/>
              <w:bottom w:val="single" w:sz="4" w:space="0" w:color="auto"/>
              <w:right w:val="single" w:sz="4" w:space="0" w:color="auto"/>
            </w:tcBorders>
            <w:hideMark/>
          </w:tcPr>
          <w:p w14:paraId="0E80762D" w14:textId="77777777" w:rsidR="00622F63" w:rsidRPr="00464A4E" w:rsidRDefault="00622F63"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71425298" w14:textId="77777777" w:rsidR="00622F63" w:rsidRPr="00464A4E" w:rsidRDefault="00622F63" w:rsidP="003A6B66">
            <w:pPr>
              <w:pStyle w:val="TAL"/>
              <w:rPr>
                <w:rFonts w:asciiTheme="majorHAnsi" w:hAnsiTheme="majorHAnsi" w:cstheme="majorHAnsi"/>
                <w:szCs w:val="18"/>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18677E8B" w14:textId="77777777" w:rsidR="00622F63" w:rsidRPr="00464A4E" w:rsidRDefault="00622F63" w:rsidP="003A6B66">
            <w:pPr>
              <w:pStyle w:val="TAL"/>
              <w:rPr>
                <w:rFonts w:asciiTheme="majorHAnsi" w:hAnsiTheme="majorHAnsi" w:cstheme="majorHAnsi"/>
                <w:strike/>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14:paraId="556E4E92" w14:textId="77777777" w:rsidR="00622F63" w:rsidRPr="00464A4E" w:rsidRDefault="00622F63" w:rsidP="003A6B66">
            <w:pPr>
              <w:pStyle w:val="TAL"/>
              <w:rPr>
                <w:rFonts w:asciiTheme="majorHAnsi" w:hAnsiTheme="majorHAnsi" w:cstheme="majorHAnsi"/>
                <w:szCs w:val="18"/>
              </w:rPr>
            </w:pPr>
            <w:r w:rsidRPr="00464A4E">
              <w:rPr>
                <w:rFonts w:asciiTheme="majorHAnsi" w:hAnsiTheme="majorHAnsi" w:cstheme="majorHAnsi"/>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03C91A19" w14:textId="77777777" w:rsidR="00622F63" w:rsidRPr="00464A4E" w:rsidRDefault="00622F63" w:rsidP="003A6B66">
            <w:pPr>
              <w:pStyle w:val="TAL"/>
              <w:rPr>
                <w:rFonts w:asciiTheme="majorHAnsi" w:hAnsiTheme="majorHAnsi" w:cstheme="majorHAnsi"/>
                <w:szCs w:val="18"/>
              </w:rPr>
            </w:pPr>
            <w:r w:rsidRPr="00464A4E">
              <w:rPr>
                <w:rFonts w:asciiTheme="majorHAnsi" w:hAnsiTheme="majorHAnsi" w:cstheme="majorHAnsi"/>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54FAE981" w14:textId="77777777" w:rsidR="00622F63" w:rsidRPr="00464A4E" w:rsidRDefault="00622F63" w:rsidP="003A6B66">
            <w:pPr>
              <w:pStyle w:val="TAL"/>
              <w:rPr>
                <w:rFonts w:asciiTheme="majorHAnsi" w:hAnsiTheme="majorHAnsi" w:cstheme="majorHAnsi"/>
                <w:szCs w:val="18"/>
              </w:rPr>
            </w:pPr>
            <w:r w:rsidRPr="00464A4E">
              <w:rPr>
                <w:rFonts w:asciiTheme="majorHAnsi" w:hAnsiTheme="majorHAnsi" w:cstheme="majorHAnsi"/>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38DCCB16" w14:textId="77777777" w:rsidR="00622F63" w:rsidRPr="00464A4E" w:rsidRDefault="00622F63" w:rsidP="003A6B66">
            <w:pPr>
              <w:pStyle w:val="TAL"/>
              <w:rPr>
                <w:rFonts w:asciiTheme="majorHAnsi" w:hAnsiTheme="majorHAnsi" w:cstheme="majorHAnsi"/>
                <w:szCs w:val="18"/>
              </w:rPr>
            </w:pPr>
            <w:r w:rsidRPr="00464A4E">
              <w:rPr>
                <w:rFonts w:asciiTheme="majorHAnsi" w:hAnsiTheme="majorHAnsi" w:cstheme="majorHAnsi"/>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0967E0F0" w14:textId="77777777" w:rsidR="00622F63" w:rsidRPr="00464A4E" w:rsidRDefault="00622F63" w:rsidP="003A6B66">
            <w:pPr>
              <w:pStyle w:val="TAL"/>
              <w:rPr>
                <w:rFonts w:asciiTheme="majorHAnsi" w:hAnsiTheme="majorHAnsi" w:cstheme="majorHAnsi"/>
                <w:szCs w:val="18"/>
              </w:rPr>
            </w:pP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712D17C6" w14:textId="77777777" w:rsidR="00622F63" w:rsidRPr="00464A4E" w:rsidRDefault="00622F63" w:rsidP="003A6B66">
            <w:pPr>
              <w:pStyle w:val="TAL"/>
              <w:rPr>
                <w:rFonts w:asciiTheme="majorHAnsi" w:hAnsiTheme="majorHAnsi" w:cstheme="majorHAnsi"/>
                <w:szCs w:val="18"/>
              </w:rPr>
            </w:pPr>
            <w:r w:rsidRPr="00464A4E">
              <w:rPr>
                <w:rFonts w:asciiTheme="majorHAnsi" w:hAnsiTheme="majorHAnsi" w:cstheme="majorHAnsi"/>
                <w:szCs w:val="18"/>
                <w:lang w:eastAsia="zh-CN"/>
              </w:rPr>
              <w:t>Optional</w:t>
            </w:r>
            <w:r w:rsidRPr="00464A4E">
              <w:rPr>
                <w:rFonts w:asciiTheme="majorHAnsi" w:hAnsiTheme="majorHAnsi" w:cstheme="majorHAnsi" w:hint="eastAsia"/>
                <w:szCs w:val="18"/>
              </w:rPr>
              <w:t xml:space="preserve"> </w:t>
            </w:r>
            <w:r w:rsidRPr="00464A4E">
              <w:rPr>
                <w:rFonts w:asciiTheme="majorHAnsi" w:hAnsiTheme="majorHAnsi" w:cstheme="majorHAnsi"/>
                <w:szCs w:val="18"/>
              </w:rPr>
              <w:t>with capability signaling</w:t>
            </w:r>
          </w:p>
        </w:tc>
      </w:tr>
      <w:tr w:rsidR="00622F63" w14:paraId="3AD15AD8" w14:textId="77777777" w:rsidTr="003A6B66">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1C09D14B" w14:textId="77777777" w:rsidR="00622F63" w:rsidRPr="00464A4E" w:rsidRDefault="00622F63" w:rsidP="003A6B66">
            <w:pPr>
              <w:pStyle w:val="TAL"/>
              <w:rPr>
                <w:rFonts w:asciiTheme="majorHAnsi" w:hAnsiTheme="majorHAnsi" w:cstheme="majorHAnsi"/>
                <w:szCs w:val="18"/>
              </w:rPr>
            </w:pPr>
            <w:r w:rsidRPr="00464A4E">
              <w:rPr>
                <w:rFonts w:asciiTheme="majorHAnsi" w:hAnsiTheme="majorHAnsi" w:cstheme="majorHAnsi"/>
                <w:szCs w:val="18"/>
              </w:rPr>
              <w:t>29.</w:t>
            </w:r>
            <w:r w:rsidRPr="00464A4E">
              <w:t xml:space="preserve"> </w:t>
            </w:r>
            <w:r w:rsidRPr="00464A4E">
              <w:rPr>
                <w:rFonts w:asciiTheme="majorHAnsi" w:hAnsiTheme="majorHAnsi" w:cstheme="majorHAnsi"/>
                <w:szCs w:val="18"/>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FAEF447" w14:textId="77777777" w:rsidR="00622F63" w:rsidRPr="00464A4E" w:rsidRDefault="00622F63" w:rsidP="003A6B66">
            <w:pPr>
              <w:pStyle w:val="TAL"/>
              <w:rPr>
                <w:rFonts w:asciiTheme="majorHAnsi" w:hAnsiTheme="majorHAnsi" w:cstheme="majorHAnsi"/>
                <w:szCs w:val="18"/>
              </w:rPr>
            </w:pPr>
            <w:r w:rsidRPr="00464A4E">
              <w:rPr>
                <w:rFonts w:asciiTheme="majorHAnsi" w:hAnsiTheme="majorHAnsi" w:cstheme="majorHAnsi"/>
                <w:szCs w:val="18"/>
              </w:rPr>
              <w:t>29-3b</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35DE0CF4" w14:textId="77777777" w:rsidR="00622F63" w:rsidRPr="00464A4E" w:rsidRDefault="00622F63"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2 search space sets group 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22A3B938" w14:textId="77777777" w:rsidR="00622F63" w:rsidRPr="00464A4E" w:rsidRDefault="00622F63" w:rsidP="003A6B66">
            <w:pPr>
              <w:keepNext/>
              <w:keepLines/>
              <w:rPr>
                <w:rFonts w:asciiTheme="majorHAnsi" w:hAnsiTheme="majorHAnsi" w:cstheme="majorHAnsi"/>
                <w:strike/>
                <w:sz w:val="18"/>
                <w:szCs w:val="18"/>
                <w:lang w:eastAsia="zh-CN"/>
              </w:rPr>
            </w:pPr>
            <w:r w:rsidRPr="00464A4E">
              <w:rPr>
                <w:rFonts w:asciiTheme="majorHAnsi" w:hAnsiTheme="majorHAnsi" w:cstheme="majorHAnsi"/>
                <w:sz w:val="18"/>
                <w:szCs w:val="18"/>
                <w:lang w:eastAsia="zh-CN"/>
              </w:rPr>
              <w:t xml:space="preserve">Support of 1-bit indication of SSSG switching between 2 SSSGs by </w:t>
            </w:r>
            <w:r w:rsidRPr="00FD04D1">
              <w:rPr>
                <w:rFonts w:asciiTheme="majorHAnsi" w:hAnsiTheme="majorHAnsi" w:cstheme="majorHAnsi"/>
                <w:strike/>
                <w:color w:val="FF0000"/>
                <w:sz w:val="18"/>
                <w:szCs w:val="18"/>
                <w:lang w:eastAsia="zh-CN"/>
              </w:rPr>
              <w:t>scheduling</w:t>
            </w:r>
            <w:r w:rsidRPr="00464A4E">
              <w:rPr>
                <w:rFonts w:asciiTheme="majorHAnsi" w:hAnsiTheme="majorHAnsi" w:cstheme="majorHAnsi"/>
                <w:sz w:val="18"/>
                <w:szCs w:val="18"/>
                <w:lang w:eastAsia="zh-CN"/>
              </w:rPr>
              <w:t xml:space="preserve"> DCI</w:t>
            </w:r>
            <w:r w:rsidRPr="00464A4E">
              <w:rPr>
                <w:rFonts w:asciiTheme="majorHAnsi" w:eastAsiaTheme="minorEastAsia" w:hAnsiTheme="majorHAnsi" w:cstheme="majorHAnsi"/>
                <w:sz w:val="18"/>
                <w:szCs w:val="18"/>
              </w:rPr>
              <w:t>, and timer based switching, without PDCCH skipping</w:t>
            </w:r>
          </w:p>
        </w:tc>
        <w:tc>
          <w:tcPr>
            <w:tcW w:w="264" w:type="pct"/>
            <w:tcBorders>
              <w:top w:val="single" w:sz="4" w:space="0" w:color="auto"/>
              <w:left w:val="single" w:sz="4" w:space="0" w:color="auto"/>
              <w:bottom w:val="single" w:sz="4" w:space="0" w:color="auto"/>
              <w:right w:val="single" w:sz="4" w:space="0" w:color="auto"/>
            </w:tcBorders>
          </w:tcPr>
          <w:p w14:paraId="7E05653E" w14:textId="77777777" w:rsidR="00622F63" w:rsidRPr="00464A4E" w:rsidRDefault="00622F63" w:rsidP="003A6B66">
            <w:pPr>
              <w:pStyle w:val="TAL"/>
              <w:rPr>
                <w:rFonts w:asciiTheme="majorHAnsi" w:hAnsiTheme="majorHAnsi" w:cstheme="majorHAnsi"/>
                <w:szCs w:val="18"/>
              </w:rPr>
            </w:pPr>
          </w:p>
        </w:tc>
        <w:tc>
          <w:tcPr>
            <w:tcW w:w="179" w:type="pct"/>
            <w:tcBorders>
              <w:top w:val="single" w:sz="4" w:space="0" w:color="auto"/>
              <w:left w:val="single" w:sz="4" w:space="0" w:color="auto"/>
              <w:bottom w:val="single" w:sz="4" w:space="0" w:color="auto"/>
              <w:right w:val="single" w:sz="4" w:space="0" w:color="auto"/>
            </w:tcBorders>
          </w:tcPr>
          <w:p w14:paraId="3009FBCD" w14:textId="77777777" w:rsidR="00622F63" w:rsidRPr="00464A4E" w:rsidRDefault="00622F63"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0A0DC01E" w14:textId="77777777" w:rsidR="00622F63" w:rsidRPr="00464A4E" w:rsidRDefault="00622F63" w:rsidP="003A6B66">
            <w:pPr>
              <w:pStyle w:val="TAL"/>
              <w:rPr>
                <w:rFonts w:asciiTheme="majorHAnsi" w:hAnsiTheme="majorHAnsi" w:cstheme="majorHAnsi"/>
                <w:szCs w:val="18"/>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4C8FEDCE" w14:textId="77777777" w:rsidR="00622F63" w:rsidRPr="00464A4E" w:rsidRDefault="00622F63" w:rsidP="003A6B66">
            <w:pPr>
              <w:pStyle w:val="TAL"/>
              <w:rPr>
                <w:rFonts w:asciiTheme="majorHAnsi" w:hAnsiTheme="majorHAnsi" w:cstheme="majorHAnsi"/>
                <w:strike/>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48A2C66F" w14:textId="77777777" w:rsidR="00622F63" w:rsidRPr="00464A4E" w:rsidRDefault="00622F63"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7A37EEC" w14:textId="77777777" w:rsidR="00622F63" w:rsidRPr="00464A4E" w:rsidRDefault="00622F63"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648DB1B" w14:textId="77777777" w:rsidR="00622F63" w:rsidRPr="00464A4E" w:rsidRDefault="00622F63"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740A7D90" w14:textId="77777777" w:rsidR="00622F63" w:rsidRPr="00464A4E" w:rsidRDefault="00622F63"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517FE696" w14:textId="77777777" w:rsidR="00622F63" w:rsidRPr="00464A4E" w:rsidRDefault="00622F63" w:rsidP="003A6B66">
            <w:pPr>
              <w:pStyle w:val="TAL"/>
              <w:rPr>
                <w:rFonts w:asciiTheme="majorHAnsi" w:hAnsiTheme="majorHAnsi" w:cstheme="majorHAnsi"/>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2BDEA46" w14:textId="77777777" w:rsidR="00622F63" w:rsidRPr="00464A4E" w:rsidRDefault="00622F63"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Optional</w:t>
            </w:r>
            <w:r w:rsidRPr="00464A4E">
              <w:rPr>
                <w:rFonts w:asciiTheme="majorHAnsi" w:hAnsiTheme="majorHAnsi" w:cstheme="majorHAnsi" w:hint="eastAsia"/>
                <w:szCs w:val="18"/>
              </w:rPr>
              <w:t xml:space="preserve"> </w:t>
            </w:r>
            <w:r w:rsidRPr="00464A4E">
              <w:rPr>
                <w:rFonts w:asciiTheme="majorHAnsi" w:hAnsiTheme="majorHAnsi" w:cstheme="majorHAnsi"/>
                <w:szCs w:val="18"/>
              </w:rPr>
              <w:t>with capability signaling</w:t>
            </w:r>
          </w:p>
        </w:tc>
      </w:tr>
      <w:tr w:rsidR="00622F63" w14:paraId="771C8BA6" w14:textId="77777777" w:rsidTr="003A6B66">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0C96DB07" w14:textId="77777777" w:rsidR="00622F63" w:rsidRPr="00464A4E" w:rsidRDefault="00622F63" w:rsidP="003A6B66">
            <w:pPr>
              <w:pStyle w:val="TAL"/>
              <w:rPr>
                <w:rFonts w:asciiTheme="majorHAnsi" w:hAnsiTheme="majorHAnsi" w:cstheme="majorHAnsi"/>
                <w:szCs w:val="18"/>
              </w:rPr>
            </w:pPr>
            <w:r w:rsidRPr="00464A4E">
              <w:rPr>
                <w:rFonts w:asciiTheme="majorHAnsi" w:hAnsiTheme="majorHAnsi" w:cstheme="majorHAnsi"/>
                <w:szCs w:val="18"/>
              </w:rPr>
              <w:t>29.</w:t>
            </w:r>
            <w:r w:rsidRPr="00464A4E">
              <w:t xml:space="preserve"> </w:t>
            </w:r>
            <w:r w:rsidRPr="00464A4E">
              <w:rPr>
                <w:rFonts w:asciiTheme="majorHAnsi" w:hAnsiTheme="majorHAnsi" w:cstheme="majorHAnsi"/>
                <w:szCs w:val="18"/>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125D44C2" w14:textId="77777777" w:rsidR="00622F63" w:rsidRPr="00464A4E" w:rsidRDefault="00622F63" w:rsidP="003A6B66">
            <w:pPr>
              <w:pStyle w:val="TAL"/>
              <w:rPr>
                <w:rFonts w:asciiTheme="majorHAnsi" w:hAnsiTheme="majorHAnsi" w:cstheme="majorHAnsi"/>
                <w:szCs w:val="18"/>
              </w:rPr>
            </w:pPr>
            <w:r w:rsidRPr="00464A4E">
              <w:rPr>
                <w:rFonts w:asciiTheme="majorHAnsi" w:hAnsiTheme="majorHAnsi" w:cstheme="majorHAnsi"/>
                <w:szCs w:val="18"/>
              </w:rPr>
              <w:t>[29-3c]</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1F237635" w14:textId="77777777" w:rsidR="00622F63" w:rsidRPr="00464A4E" w:rsidRDefault="00622F63"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3 search space sets group 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2E7A9DC8" w14:textId="77777777" w:rsidR="00622F63" w:rsidRPr="00464A4E" w:rsidRDefault="00622F63" w:rsidP="003A6B66">
            <w:pPr>
              <w:keepNext/>
              <w:keepLines/>
              <w:rPr>
                <w:rFonts w:asciiTheme="majorHAnsi" w:eastAsiaTheme="minorEastAsia" w:hAnsiTheme="majorHAnsi" w:cstheme="majorHAnsi"/>
                <w:sz w:val="18"/>
                <w:szCs w:val="18"/>
              </w:rPr>
            </w:pPr>
            <w:r w:rsidRPr="00464A4E">
              <w:rPr>
                <w:rFonts w:asciiTheme="majorHAnsi" w:hAnsiTheme="majorHAnsi" w:cstheme="majorHAnsi"/>
                <w:sz w:val="18"/>
                <w:szCs w:val="18"/>
                <w:lang w:eastAsia="zh-CN"/>
              </w:rPr>
              <w:t xml:space="preserve">Support of 2-bit indication of SSSG switching among 3 SSSGs by </w:t>
            </w:r>
            <w:r w:rsidRPr="00FD04D1">
              <w:rPr>
                <w:rFonts w:asciiTheme="majorHAnsi" w:hAnsiTheme="majorHAnsi" w:cstheme="majorHAnsi"/>
                <w:strike/>
                <w:color w:val="FF0000"/>
                <w:sz w:val="18"/>
                <w:szCs w:val="18"/>
                <w:lang w:eastAsia="zh-CN"/>
              </w:rPr>
              <w:t>scheduling</w:t>
            </w:r>
            <w:r w:rsidRPr="00464A4E">
              <w:rPr>
                <w:rFonts w:asciiTheme="majorHAnsi" w:hAnsiTheme="majorHAnsi" w:cstheme="majorHAnsi"/>
                <w:sz w:val="18"/>
                <w:szCs w:val="18"/>
                <w:lang w:eastAsia="zh-CN"/>
              </w:rPr>
              <w:t xml:space="preserve"> DCI</w:t>
            </w:r>
            <w:r w:rsidRPr="00464A4E">
              <w:rPr>
                <w:rFonts w:asciiTheme="majorHAnsi" w:eastAsiaTheme="minorEastAsia" w:hAnsiTheme="majorHAnsi" w:cstheme="majorHAnsi"/>
                <w:sz w:val="18"/>
                <w:szCs w:val="18"/>
              </w:rPr>
              <w:t xml:space="preserve"> and timer based switching</w:t>
            </w:r>
            <w:r w:rsidRPr="00464A4E">
              <w:rPr>
                <w:rFonts w:asciiTheme="majorHAnsi" w:eastAsiaTheme="minorEastAsia" w:hAnsiTheme="majorHAnsi" w:cstheme="majorHAnsi" w:hint="eastAsia"/>
                <w:sz w:val="18"/>
                <w:szCs w:val="18"/>
              </w:rPr>
              <w:t xml:space="preserve"> </w:t>
            </w:r>
          </w:p>
          <w:p w14:paraId="3103C2EC" w14:textId="77777777" w:rsidR="00622F63" w:rsidRPr="00464A4E" w:rsidRDefault="00622F63" w:rsidP="003A6B66">
            <w:pPr>
              <w:keepNext/>
              <w:keepLines/>
              <w:rPr>
                <w:rFonts w:asciiTheme="majorHAnsi" w:eastAsiaTheme="minorEastAsia" w:hAnsiTheme="majorHAnsi" w:cstheme="majorHAnsi"/>
                <w:sz w:val="18"/>
                <w:szCs w:val="18"/>
              </w:rPr>
            </w:pPr>
            <w:r w:rsidRPr="00464A4E">
              <w:rPr>
                <w:rFonts w:asciiTheme="majorHAnsi" w:eastAsiaTheme="minorEastAsia" w:hAnsiTheme="majorHAnsi" w:cstheme="majorHAnsi" w:hint="eastAsia"/>
                <w:sz w:val="18"/>
                <w:szCs w:val="18"/>
              </w:rPr>
              <w:t>F</w:t>
            </w:r>
            <w:r w:rsidRPr="00464A4E">
              <w:rPr>
                <w:rFonts w:asciiTheme="majorHAnsi" w:eastAsiaTheme="minorEastAsia" w:hAnsiTheme="majorHAnsi" w:cstheme="majorHAnsi"/>
                <w:sz w:val="18"/>
                <w:szCs w:val="18"/>
              </w:rPr>
              <w:t>FS whether to merge with 29-3b</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78599339" w14:textId="77777777" w:rsidR="00622F63" w:rsidRPr="00464A4E" w:rsidRDefault="00622F63" w:rsidP="003A6B66">
            <w:pPr>
              <w:pStyle w:val="TAL"/>
              <w:rPr>
                <w:rFonts w:asciiTheme="majorHAnsi" w:hAnsiTheme="majorHAnsi" w:cstheme="majorHAnsi"/>
                <w:szCs w:val="18"/>
              </w:rPr>
            </w:pPr>
            <w:r w:rsidRPr="00464A4E">
              <w:rPr>
                <w:rFonts w:asciiTheme="majorHAnsi" w:hAnsiTheme="majorHAnsi" w:cstheme="majorHAnsi" w:hint="eastAsia"/>
                <w:szCs w:val="18"/>
              </w:rPr>
              <w:t>2</w:t>
            </w:r>
            <w:r w:rsidRPr="00464A4E">
              <w:rPr>
                <w:rFonts w:asciiTheme="majorHAnsi" w:hAnsiTheme="majorHAnsi" w:cstheme="majorHAnsi"/>
                <w:szCs w:val="18"/>
              </w:rPr>
              <w:t>9-3b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1F71FA74" w14:textId="77777777" w:rsidR="00622F63" w:rsidRPr="00464A4E" w:rsidRDefault="00622F63"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72A1FAA5" w14:textId="77777777" w:rsidR="00622F63" w:rsidRPr="00464A4E" w:rsidRDefault="00622F63" w:rsidP="003A6B66">
            <w:pPr>
              <w:pStyle w:val="TAL"/>
              <w:rPr>
                <w:rFonts w:asciiTheme="majorHAnsi" w:hAnsiTheme="majorHAnsi" w:cstheme="majorHAnsi"/>
                <w:szCs w:val="18"/>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4B198939" w14:textId="77777777" w:rsidR="00622F63" w:rsidRPr="00464A4E" w:rsidRDefault="00622F63" w:rsidP="003A6B66">
            <w:pPr>
              <w:pStyle w:val="TAL"/>
              <w:rPr>
                <w:rFonts w:asciiTheme="majorHAnsi" w:hAnsiTheme="majorHAnsi" w:cstheme="majorHAnsi"/>
                <w:strike/>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2DB21E29" w14:textId="77777777" w:rsidR="00622F63" w:rsidRPr="00464A4E" w:rsidRDefault="00622F63"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53BC531" w14:textId="77777777" w:rsidR="00622F63" w:rsidRPr="00464A4E" w:rsidRDefault="00622F63"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0108A86B" w14:textId="77777777" w:rsidR="00622F63" w:rsidRPr="00464A4E" w:rsidRDefault="00622F63"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431CC84" w14:textId="77777777" w:rsidR="00622F63" w:rsidRPr="00464A4E" w:rsidRDefault="00622F63"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457FADE9" w14:textId="77777777" w:rsidR="00622F63" w:rsidRPr="00464A4E" w:rsidRDefault="00622F63" w:rsidP="003A6B66">
            <w:pPr>
              <w:pStyle w:val="TAL"/>
              <w:rPr>
                <w:rFonts w:asciiTheme="majorHAnsi" w:hAnsiTheme="majorHAnsi" w:cstheme="majorHAnsi"/>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4E3F8D4C" w14:textId="77777777" w:rsidR="00622F63" w:rsidRPr="00464A4E" w:rsidRDefault="00622F63"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Optional</w:t>
            </w:r>
            <w:r w:rsidRPr="00464A4E">
              <w:rPr>
                <w:rFonts w:asciiTheme="majorHAnsi" w:hAnsiTheme="majorHAnsi" w:cstheme="majorHAnsi" w:hint="eastAsia"/>
                <w:szCs w:val="18"/>
              </w:rPr>
              <w:t xml:space="preserve"> </w:t>
            </w:r>
            <w:r w:rsidRPr="00464A4E">
              <w:rPr>
                <w:rFonts w:asciiTheme="majorHAnsi" w:hAnsiTheme="majorHAnsi" w:cstheme="majorHAnsi"/>
                <w:szCs w:val="18"/>
              </w:rPr>
              <w:t>with capability signaling</w:t>
            </w:r>
          </w:p>
        </w:tc>
      </w:tr>
      <w:tr w:rsidR="00622F63" w14:paraId="539A3F4B" w14:textId="77777777" w:rsidTr="003A6B66">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1D2666DA" w14:textId="77777777" w:rsidR="00622F63" w:rsidRPr="00464A4E" w:rsidRDefault="00622F63" w:rsidP="003A6B66">
            <w:pPr>
              <w:pStyle w:val="TAL"/>
              <w:rPr>
                <w:rFonts w:asciiTheme="majorHAnsi" w:hAnsiTheme="majorHAnsi" w:cstheme="majorHAnsi"/>
                <w:szCs w:val="18"/>
              </w:rPr>
            </w:pPr>
            <w:r w:rsidRPr="00464A4E">
              <w:rPr>
                <w:rFonts w:asciiTheme="majorHAnsi" w:hAnsiTheme="majorHAnsi" w:cstheme="majorHAnsi"/>
                <w:szCs w:val="18"/>
              </w:rPr>
              <w:t>29.</w:t>
            </w:r>
            <w:r w:rsidRPr="00464A4E">
              <w:t xml:space="preserve"> </w:t>
            </w:r>
            <w:r w:rsidRPr="00464A4E">
              <w:rPr>
                <w:rFonts w:asciiTheme="majorHAnsi" w:hAnsiTheme="majorHAnsi" w:cstheme="majorHAnsi"/>
                <w:szCs w:val="18"/>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6544834C" w14:textId="77777777" w:rsidR="00622F63" w:rsidRPr="00464A4E" w:rsidRDefault="00622F63" w:rsidP="003A6B66">
            <w:pPr>
              <w:pStyle w:val="TAL"/>
              <w:rPr>
                <w:rFonts w:asciiTheme="majorHAnsi" w:hAnsiTheme="majorHAnsi" w:cstheme="majorHAnsi"/>
                <w:szCs w:val="18"/>
              </w:rPr>
            </w:pPr>
            <w:r w:rsidRPr="00464A4E">
              <w:rPr>
                <w:rFonts w:asciiTheme="majorHAnsi" w:hAnsiTheme="majorHAnsi" w:cstheme="majorHAnsi"/>
                <w:szCs w:val="18"/>
              </w:rPr>
              <w:t>[29-3d]</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106DED1A" w14:textId="77777777" w:rsidR="00622F63" w:rsidRPr="00464A4E" w:rsidRDefault="00622F63"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2 search space sets group switching with 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642DC6E6" w14:textId="77777777" w:rsidR="00622F63" w:rsidRPr="00464A4E" w:rsidRDefault="00622F63" w:rsidP="003A6B66">
            <w:pPr>
              <w:keepNext/>
              <w:keepLines/>
              <w:rPr>
                <w:rFonts w:asciiTheme="majorHAnsi" w:hAnsiTheme="majorHAnsi" w:cstheme="majorHAnsi"/>
                <w:sz w:val="18"/>
                <w:szCs w:val="18"/>
                <w:lang w:eastAsia="zh-CN"/>
              </w:rPr>
            </w:pPr>
            <w:r w:rsidRPr="00464A4E">
              <w:rPr>
                <w:rFonts w:asciiTheme="majorHAnsi" w:hAnsiTheme="majorHAnsi" w:cstheme="majorHAnsi"/>
                <w:sz w:val="18"/>
                <w:szCs w:val="18"/>
                <w:lang w:eastAsia="zh-CN"/>
              </w:rPr>
              <w:t xml:space="preserve">Support of 2-bit indication of SSSG switching between 2 SSSGs with PDCCH skipping by </w:t>
            </w:r>
            <w:r w:rsidRPr="00FD04D1">
              <w:rPr>
                <w:rFonts w:asciiTheme="majorHAnsi" w:hAnsiTheme="majorHAnsi" w:cstheme="majorHAnsi"/>
                <w:strike/>
                <w:color w:val="FF0000"/>
                <w:sz w:val="18"/>
                <w:szCs w:val="18"/>
                <w:lang w:eastAsia="zh-CN"/>
              </w:rPr>
              <w:t>scheduling</w:t>
            </w:r>
            <w:r w:rsidRPr="00464A4E">
              <w:rPr>
                <w:rFonts w:asciiTheme="majorHAnsi" w:hAnsiTheme="majorHAnsi" w:cstheme="majorHAnsi"/>
                <w:sz w:val="18"/>
                <w:szCs w:val="18"/>
                <w:lang w:eastAsia="zh-CN"/>
              </w:rPr>
              <w:t xml:space="preserve"> DCI </w:t>
            </w:r>
            <w:r w:rsidRPr="00464A4E">
              <w:rPr>
                <w:rFonts w:asciiTheme="majorHAnsi" w:eastAsiaTheme="minorEastAsia" w:hAnsiTheme="majorHAnsi" w:cstheme="majorHAnsi"/>
                <w:sz w:val="18"/>
                <w:szCs w:val="18"/>
              </w:rPr>
              <w:t>and timer based switching</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4B345832" w14:textId="77777777" w:rsidR="00622F63" w:rsidRPr="00464A4E" w:rsidRDefault="00622F63" w:rsidP="003A6B66">
            <w:pPr>
              <w:pStyle w:val="TAL"/>
              <w:rPr>
                <w:rFonts w:asciiTheme="majorHAnsi" w:hAnsiTheme="majorHAnsi" w:cstheme="majorHAnsi"/>
                <w:szCs w:val="18"/>
              </w:rPr>
            </w:pPr>
            <w:r w:rsidRPr="00464A4E">
              <w:rPr>
                <w:rFonts w:asciiTheme="majorHAnsi" w:hAnsiTheme="majorHAnsi" w:cstheme="majorHAnsi" w:hint="eastAsia"/>
                <w:szCs w:val="18"/>
              </w:rPr>
              <w:t>2</w:t>
            </w:r>
            <w:r w:rsidRPr="00464A4E">
              <w:rPr>
                <w:rFonts w:asciiTheme="majorHAnsi" w:hAnsiTheme="majorHAnsi" w:cstheme="majorHAnsi"/>
                <w:szCs w:val="18"/>
              </w:rPr>
              <w:t>9-3a, 29-2b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32284C8F" w14:textId="77777777" w:rsidR="00622F63" w:rsidRPr="00464A4E" w:rsidRDefault="00622F63"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4F0DCDFC" w14:textId="77777777" w:rsidR="00622F63" w:rsidRPr="00464A4E" w:rsidRDefault="00622F63" w:rsidP="003A6B66">
            <w:pPr>
              <w:pStyle w:val="TAL"/>
              <w:rPr>
                <w:rFonts w:asciiTheme="majorHAnsi" w:hAnsiTheme="majorHAnsi" w:cstheme="majorHAnsi"/>
                <w:szCs w:val="18"/>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5FA413B0" w14:textId="77777777" w:rsidR="00622F63" w:rsidRPr="00464A4E" w:rsidRDefault="00622F63" w:rsidP="003A6B66">
            <w:pPr>
              <w:pStyle w:val="TAL"/>
              <w:rPr>
                <w:rFonts w:asciiTheme="majorHAnsi" w:hAnsiTheme="majorHAnsi" w:cstheme="majorHAnsi"/>
                <w:strike/>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34942A4B" w14:textId="77777777" w:rsidR="00622F63" w:rsidRPr="00464A4E" w:rsidRDefault="00622F63"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3327538B" w14:textId="77777777" w:rsidR="00622F63" w:rsidRPr="00464A4E" w:rsidRDefault="00622F63"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06BCBC3D" w14:textId="77777777" w:rsidR="00622F63" w:rsidRPr="00464A4E" w:rsidRDefault="00622F63"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18E213E" w14:textId="77777777" w:rsidR="00622F63" w:rsidRPr="00464A4E" w:rsidRDefault="00622F63"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149DFA07" w14:textId="77777777" w:rsidR="00622F63" w:rsidRPr="00464A4E" w:rsidRDefault="00622F63" w:rsidP="003A6B66">
            <w:pPr>
              <w:pStyle w:val="TAL"/>
              <w:rPr>
                <w:rFonts w:asciiTheme="majorHAnsi" w:hAnsiTheme="majorHAnsi" w:cstheme="majorHAnsi"/>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0B8DA25B" w14:textId="77777777" w:rsidR="00622F63" w:rsidRPr="00464A4E" w:rsidRDefault="00622F63" w:rsidP="003A6B66">
            <w:pPr>
              <w:pStyle w:val="TAL"/>
              <w:rPr>
                <w:rFonts w:asciiTheme="majorHAnsi" w:hAnsiTheme="majorHAnsi" w:cstheme="majorHAnsi"/>
                <w:szCs w:val="18"/>
                <w:lang w:eastAsia="zh-CN"/>
              </w:rPr>
            </w:pPr>
            <w:r w:rsidRPr="00464A4E">
              <w:rPr>
                <w:rFonts w:asciiTheme="majorHAnsi" w:hAnsiTheme="majorHAnsi" w:cstheme="majorHAnsi"/>
                <w:szCs w:val="18"/>
                <w:lang w:eastAsia="zh-CN"/>
              </w:rPr>
              <w:t>Optional</w:t>
            </w:r>
            <w:r w:rsidRPr="00464A4E">
              <w:rPr>
                <w:rFonts w:asciiTheme="majorHAnsi" w:hAnsiTheme="majorHAnsi" w:cstheme="majorHAnsi" w:hint="eastAsia"/>
                <w:szCs w:val="18"/>
              </w:rPr>
              <w:t xml:space="preserve"> </w:t>
            </w:r>
            <w:r w:rsidRPr="00464A4E">
              <w:rPr>
                <w:rFonts w:asciiTheme="majorHAnsi" w:hAnsiTheme="majorHAnsi" w:cstheme="majorHAnsi"/>
                <w:szCs w:val="18"/>
              </w:rPr>
              <w:t>with capability signaling</w:t>
            </w:r>
          </w:p>
        </w:tc>
      </w:tr>
    </w:tbl>
    <w:p w14:paraId="5075BB65" w14:textId="0F2049E7" w:rsidR="00622F63" w:rsidRDefault="00622F63" w:rsidP="00C10AA0">
      <w:pPr>
        <w:jc w:val="both"/>
        <w:rPr>
          <w:lang w:val="en-US" w:eastAsia="zh-CN"/>
        </w:rPr>
      </w:pPr>
    </w:p>
    <w:p w14:paraId="3222C93D" w14:textId="38607EEC" w:rsidR="00622F63" w:rsidRPr="00C50BED" w:rsidRDefault="00622F63" w:rsidP="00622F63">
      <w:pPr>
        <w:jc w:val="both"/>
        <w:rPr>
          <w:b/>
          <w:bCs/>
          <w:lang w:val="en-US" w:eastAsia="zh-CN"/>
        </w:rPr>
      </w:pPr>
      <w:r w:rsidRPr="00C50BED">
        <w:rPr>
          <w:rFonts w:hint="eastAsia"/>
          <w:b/>
          <w:bCs/>
          <w:lang w:val="en-US" w:eastAsia="zh-CN"/>
        </w:rPr>
        <w:t>P</w:t>
      </w:r>
      <w:r w:rsidRPr="00C50BED">
        <w:rPr>
          <w:b/>
          <w:bCs/>
          <w:lang w:val="en-US" w:eastAsia="zh-CN"/>
        </w:rPr>
        <w:t xml:space="preserve">roposal 6. </w:t>
      </w:r>
      <w:r w:rsidR="008D122B">
        <w:rPr>
          <w:b/>
          <w:bCs/>
          <w:lang w:val="en-US" w:eastAsia="zh-CN"/>
        </w:rPr>
        <w:t>Don’t</w:t>
      </w:r>
      <w:r w:rsidRPr="00C50BED">
        <w:rPr>
          <w:b/>
          <w:bCs/>
          <w:lang w:val="en-US" w:eastAsia="zh-CN"/>
        </w:rPr>
        <w:t xml:space="preserve"> merger </w:t>
      </w:r>
      <w:r>
        <w:rPr>
          <w:b/>
          <w:bCs/>
          <w:lang w:val="en-US" w:eastAsia="zh-CN"/>
        </w:rPr>
        <w:t xml:space="preserve">FG </w:t>
      </w:r>
      <w:r w:rsidRPr="00C50BED">
        <w:rPr>
          <w:b/>
          <w:bCs/>
          <w:lang w:val="en-US" w:eastAsia="zh-CN"/>
        </w:rPr>
        <w:t xml:space="preserve">29-3c with </w:t>
      </w:r>
      <w:r>
        <w:rPr>
          <w:b/>
          <w:bCs/>
          <w:lang w:val="en-US" w:eastAsia="zh-CN"/>
        </w:rPr>
        <w:t xml:space="preserve">FG </w:t>
      </w:r>
      <w:r w:rsidRPr="00C50BED">
        <w:rPr>
          <w:b/>
          <w:bCs/>
          <w:lang w:val="en-US" w:eastAsia="zh-CN"/>
        </w:rPr>
        <w:t>29-3b.</w:t>
      </w:r>
    </w:p>
    <w:p w14:paraId="129298B3" w14:textId="0A4EFBA6" w:rsidR="0033033F" w:rsidRPr="00CA023C" w:rsidRDefault="004B1273" w:rsidP="00372963">
      <w:pPr>
        <w:pStyle w:val="11"/>
        <w:numPr>
          <w:ilvl w:val="0"/>
          <w:numId w:val="4"/>
        </w:numPr>
        <w:rPr>
          <w:rFonts w:ascii="Times New Roman" w:eastAsiaTheme="minorEastAsia" w:hAnsi="Times New Roman"/>
          <w:lang w:eastAsia="zh-CN"/>
        </w:rPr>
      </w:pPr>
      <w:r w:rsidRPr="00CA023C">
        <w:rPr>
          <w:rFonts w:ascii="Times New Roman" w:eastAsiaTheme="minorEastAsia" w:hAnsi="Times New Roman"/>
          <w:lang w:eastAsia="zh-CN"/>
        </w:rPr>
        <w:t>Reference</w:t>
      </w:r>
      <w:r w:rsidR="007F1876" w:rsidRPr="00CA023C">
        <w:rPr>
          <w:rFonts w:ascii="Times New Roman" w:eastAsiaTheme="minorEastAsia" w:hAnsi="Times New Roman"/>
          <w:lang w:eastAsia="zh-CN"/>
        </w:rPr>
        <w:t>s</w:t>
      </w:r>
    </w:p>
    <w:p w14:paraId="39E9B9E0" w14:textId="12ACF6C3" w:rsidR="00D4746F" w:rsidRPr="00EA7810" w:rsidRDefault="00AA3858" w:rsidP="00AA3858">
      <w:pPr>
        <w:pStyle w:val="aff4"/>
        <w:numPr>
          <w:ilvl w:val="0"/>
          <w:numId w:val="6"/>
        </w:numPr>
        <w:ind w:leftChars="0"/>
        <w:rPr>
          <w:lang w:val="x-none" w:eastAsia="zh-CN"/>
        </w:rPr>
      </w:pPr>
      <w:r w:rsidRPr="00AA3858">
        <w:rPr>
          <w:lang w:val="x-none" w:eastAsia="zh-CN"/>
        </w:rPr>
        <w:t>R1-2112139</w:t>
      </w:r>
      <w:r w:rsidRPr="00AA3858">
        <w:rPr>
          <w:lang w:val="x-none" w:eastAsia="zh-CN"/>
        </w:rPr>
        <w:tab/>
        <w:t>Summary on UE features for UE power saving enhancements</w:t>
      </w:r>
      <w:r w:rsidRPr="00AA3858">
        <w:rPr>
          <w:lang w:val="x-none" w:eastAsia="zh-CN"/>
        </w:rPr>
        <w:tab/>
        <w:t>Moderator (NTT DOCOMO, INC.)</w:t>
      </w:r>
    </w:p>
    <w:sectPr w:rsidR="00D4746F" w:rsidRPr="00EA7810"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2D2B4" w14:textId="77777777" w:rsidR="00650372" w:rsidRDefault="00650372">
      <w:r>
        <w:separator/>
      </w:r>
    </w:p>
  </w:endnote>
  <w:endnote w:type="continuationSeparator" w:id="0">
    <w:p w14:paraId="7B6C80BB" w14:textId="77777777" w:rsidR="00650372" w:rsidRDefault="00650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  ? ?">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F8579C" w14:textId="77777777" w:rsidR="00650372" w:rsidRDefault="00650372">
      <w:r>
        <w:separator/>
      </w:r>
    </w:p>
  </w:footnote>
  <w:footnote w:type="continuationSeparator" w:id="0">
    <w:p w14:paraId="64BD1EFA" w14:textId="77777777" w:rsidR="00650372" w:rsidRDefault="00650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11934" w:rsidRDefault="0041193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F8F"/>
    <w:multiLevelType w:val="hybridMultilevel"/>
    <w:tmpl w:val="A732BA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82328F"/>
    <w:multiLevelType w:val="hybridMultilevel"/>
    <w:tmpl w:val="D65035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3011A8"/>
    <w:multiLevelType w:val="hybridMultilevel"/>
    <w:tmpl w:val="CF2ECE2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FB02EC2"/>
    <w:multiLevelType w:val="hybridMultilevel"/>
    <w:tmpl w:val="3F0E6F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877D64"/>
    <w:multiLevelType w:val="singleLevel"/>
    <w:tmpl w:val="5DA6FC16"/>
    <w:styleLink w:val="3GPPListofBullets1"/>
    <w:lvl w:ilvl="0">
      <w:start w:val="1"/>
      <w:numFmt w:val="decimal"/>
      <w:pStyle w:val="4h4H4H41h41H42h42H43h43H411h411H421h421H44h"/>
      <w:lvlText w:val="[%1]"/>
      <w:lvlJc w:val="left"/>
      <w:pPr>
        <w:tabs>
          <w:tab w:val="num" w:pos="360"/>
        </w:tabs>
        <w:ind w:left="360" w:hanging="360"/>
      </w:pPr>
    </w:lvl>
  </w:abstractNum>
  <w:abstractNum w:abstractNumId="30"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pStyle w:val="3nobreakH3Underrubrik2h3MemoHeading3helloTitre"/>
      <w:lvlText w:val="%3."/>
      <w:lvlJc w:val="right"/>
      <w:pPr>
        <w:ind w:left="1260" w:hanging="420"/>
      </w:pPr>
    </w:lvl>
    <w:lvl w:ilvl="3" w:tplc="0409000F" w:tentative="1">
      <w:start w:val="1"/>
      <w:numFmt w:val="decimal"/>
      <w:pStyle w:val="4h4H4H41h41H42h42H43h43H411h411H421h421H44h2"/>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2"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4"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6"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9"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0146DC0"/>
    <w:multiLevelType w:val="hybridMultilevel"/>
    <w:tmpl w:val="9BC21240"/>
    <w:lvl w:ilvl="0" w:tplc="409A9E3A">
      <w:start w:val="1"/>
      <w:numFmt w:val="bullet"/>
      <w:pStyle w:val="Agreement0"/>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D465D6"/>
    <w:multiLevelType w:val="multilevel"/>
    <w:tmpl w:val="F8244648"/>
    <w:styleLink w:val="StyleBulletedSymbolsymbolLeft025Hanging0253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F3570CD"/>
    <w:multiLevelType w:val="hybridMultilevel"/>
    <w:tmpl w:val="B5D4F2E4"/>
    <w:lvl w:ilvl="0" w:tplc="04090001">
      <w:start w:val="1"/>
      <w:numFmt w:val="bullet"/>
      <w:lvlText w:val=""/>
      <w:lvlJc w:val="left"/>
      <w:pPr>
        <w:ind w:left="1197" w:hanging="420"/>
      </w:pPr>
      <w:rPr>
        <w:rFonts w:ascii="Symbol" w:hAnsi="Symbol" w:hint="default"/>
      </w:rPr>
    </w:lvl>
    <w:lvl w:ilvl="1" w:tplc="04090003">
      <w:start w:val="1"/>
      <w:numFmt w:val="bullet"/>
      <w:lvlText w:val="o"/>
      <w:lvlJc w:val="left"/>
      <w:pPr>
        <w:ind w:left="1617" w:hanging="420"/>
      </w:pPr>
      <w:rPr>
        <w:rFonts w:ascii="Courier New" w:hAnsi="Courier New" w:cs="Courier New" w:hint="default"/>
      </w:rPr>
    </w:lvl>
    <w:lvl w:ilvl="2" w:tplc="04090005">
      <w:start w:val="1"/>
      <w:numFmt w:val="bullet"/>
      <w:lvlText w:val=""/>
      <w:lvlJc w:val="left"/>
      <w:pPr>
        <w:ind w:left="2037" w:hanging="420"/>
      </w:pPr>
      <w:rPr>
        <w:rFonts w:ascii="Wingdings" w:hAnsi="Wingdings" w:hint="default"/>
      </w:rPr>
    </w:lvl>
    <w:lvl w:ilvl="3" w:tplc="04090001">
      <w:start w:val="1"/>
      <w:numFmt w:val="bullet"/>
      <w:lvlText w:val=""/>
      <w:lvlJc w:val="left"/>
      <w:pPr>
        <w:ind w:left="2457" w:hanging="420"/>
      </w:pPr>
      <w:rPr>
        <w:rFonts w:ascii="Wingdings" w:hAnsi="Wingdings" w:hint="default"/>
      </w:rPr>
    </w:lvl>
    <w:lvl w:ilvl="4" w:tplc="04090003">
      <w:start w:val="1"/>
      <w:numFmt w:val="bullet"/>
      <w:lvlText w:val=""/>
      <w:lvlJc w:val="left"/>
      <w:pPr>
        <w:ind w:left="2877" w:hanging="420"/>
      </w:pPr>
      <w:rPr>
        <w:rFonts w:ascii="Wingdings" w:hAnsi="Wingdings" w:hint="default"/>
      </w:rPr>
    </w:lvl>
    <w:lvl w:ilvl="5" w:tplc="04090005">
      <w:start w:val="1"/>
      <w:numFmt w:val="bullet"/>
      <w:lvlText w:val=""/>
      <w:lvlJc w:val="left"/>
      <w:pPr>
        <w:ind w:left="3297" w:hanging="420"/>
      </w:pPr>
      <w:rPr>
        <w:rFonts w:ascii="Wingdings" w:hAnsi="Wingdings" w:hint="default"/>
      </w:rPr>
    </w:lvl>
    <w:lvl w:ilvl="6" w:tplc="04090001">
      <w:start w:val="1"/>
      <w:numFmt w:val="bullet"/>
      <w:lvlText w:val=""/>
      <w:lvlJc w:val="left"/>
      <w:pPr>
        <w:ind w:left="3717" w:hanging="420"/>
      </w:pPr>
      <w:rPr>
        <w:rFonts w:ascii="Wingdings" w:hAnsi="Wingdings" w:hint="default"/>
      </w:rPr>
    </w:lvl>
    <w:lvl w:ilvl="7" w:tplc="04090003">
      <w:start w:val="1"/>
      <w:numFmt w:val="bullet"/>
      <w:lvlText w:val=""/>
      <w:lvlJc w:val="left"/>
      <w:pPr>
        <w:ind w:left="4137" w:hanging="420"/>
      </w:pPr>
      <w:rPr>
        <w:rFonts w:ascii="Wingdings" w:hAnsi="Wingdings" w:hint="default"/>
      </w:rPr>
    </w:lvl>
    <w:lvl w:ilvl="8" w:tplc="04090005">
      <w:start w:val="1"/>
      <w:numFmt w:val="bullet"/>
      <w:lvlText w:val=""/>
      <w:lvlJc w:val="left"/>
      <w:pPr>
        <w:ind w:left="4557" w:hanging="42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43"/>
  </w:num>
  <w:num w:numId="3">
    <w:abstractNumId w:val="0"/>
  </w:num>
  <w:num w:numId="4">
    <w:abstractNumId w:val="37"/>
  </w:num>
  <w:num w:numId="5">
    <w:abstractNumId w:val="29"/>
    <w:lvlOverride w:ilvl="0">
      <w:startOverride w:val="1"/>
    </w:lvlOverride>
  </w:num>
  <w:num w:numId="6">
    <w:abstractNumId w:val="30"/>
  </w:num>
  <w:num w:numId="7">
    <w:abstractNumId w:val="56"/>
  </w:num>
  <w:num w:numId="8">
    <w:abstractNumId w:val="41"/>
  </w:num>
  <w:num w:numId="9">
    <w:abstractNumId w:val="62"/>
  </w:num>
  <w:num w:numId="10">
    <w:abstractNumId w:val="55"/>
  </w:num>
  <w:num w:numId="11">
    <w:abstractNumId w:val="10"/>
  </w:num>
  <w:num w:numId="12">
    <w:abstractNumId w:val="65"/>
  </w:num>
  <w:num w:numId="13">
    <w:abstractNumId w:val="20"/>
  </w:num>
  <w:num w:numId="14">
    <w:abstractNumId w:val="54"/>
  </w:num>
  <w:num w:numId="15">
    <w:abstractNumId w:val="52"/>
  </w:num>
  <w:num w:numId="16">
    <w:abstractNumId w:val="3"/>
  </w:num>
  <w:num w:numId="17">
    <w:abstractNumId w:val="8"/>
  </w:num>
  <w:num w:numId="18">
    <w:abstractNumId w:val="28"/>
  </w:num>
  <w:num w:numId="19">
    <w:abstractNumId w:val="1"/>
  </w:num>
  <w:num w:numId="20">
    <w:abstractNumId w:val="14"/>
  </w:num>
  <w:num w:numId="21">
    <w:abstractNumId w:val="50"/>
  </w:num>
  <w:num w:numId="22">
    <w:abstractNumId w:val="31"/>
  </w:num>
  <w:num w:numId="23">
    <w:abstractNumId w:val="11"/>
  </w:num>
  <w:num w:numId="24">
    <w:abstractNumId w:val="59"/>
  </w:num>
  <w:num w:numId="25">
    <w:abstractNumId w:val="40"/>
  </w:num>
  <w:num w:numId="26">
    <w:abstractNumId w:val="13"/>
  </w:num>
  <w:num w:numId="27">
    <w:abstractNumId w:val="42"/>
  </w:num>
  <w:num w:numId="28">
    <w:abstractNumId w:val="36"/>
  </w:num>
  <w:num w:numId="29">
    <w:abstractNumId w:val="46"/>
  </w:num>
  <w:num w:numId="30">
    <w:abstractNumId w:val="15"/>
  </w:num>
  <w:num w:numId="31">
    <w:abstractNumId w:val="5"/>
  </w:num>
  <w:num w:numId="32">
    <w:abstractNumId w:val="58"/>
  </w:num>
  <w:num w:numId="33">
    <w:abstractNumId w:val="2"/>
  </w:num>
  <w:num w:numId="34">
    <w:abstractNumId w:val="25"/>
  </w:num>
  <w:num w:numId="35">
    <w:abstractNumId w:val="45"/>
  </w:num>
  <w:num w:numId="36">
    <w:abstractNumId w:val="24"/>
  </w:num>
  <w:num w:numId="37">
    <w:abstractNumId w:val="35"/>
  </w:num>
  <w:num w:numId="38">
    <w:abstractNumId w:val="26"/>
  </w:num>
  <w:num w:numId="39">
    <w:abstractNumId w:val="38"/>
  </w:num>
  <w:num w:numId="40">
    <w:abstractNumId w:val="64"/>
  </w:num>
  <w:num w:numId="41">
    <w:abstractNumId w:val="39"/>
  </w:num>
  <w:num w:numId="42">
    <w:abstractNumId w:val="60"/>
  </w:num>
  <w:num w:numId="43">
    <w:abstractNumId w:val="19"/>
  </w:num>
  <w:num w:numId="44">
    <w:abstractNumId w:val="17"/>
  </w:num>
  <w:num w:numId="45">
    <w:abstractNumId w:val="48"/>
  </w:num>
  <w:num w:numId="46">
    <w:abstractNumId w:val="12"/>
  </w:num>
  <w:num w:numId="47">
    <w:abstractNumId w:val="57"/>
  </w:num>
  <w:num w:numId="48">
    <w:abstractNumId w:val="21"/>
  </w:num>
  <w:num w:numId="49">
    <w:abstractNumId w:val="32"/>
  </w:num>
  <w:num w:numId="50">
    <w:abstractNumId w:val="9"/>
  </w:num>
  <w:num w:numId="51">
    <w:abstractNumId w:val="23"/>
  </w:num>
  <w:num w:numId="52">
    <w:abstractNumId w:val="47"/>
  </w:num>
  <w:num w:numId="53">
    <w:abstractNumId w:val="4"/>
  </w:num>
  <w:num w:numId="54">
    <w:abstractNumId w:val="51"/>
  </w:num>
  <w:num w:numId="55">
    <w:abstractNumId w:val="34"/>
  </w:num>
  <w:num w:numId="56">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7">
    <w:abstractNumId w:val="29"/>
  </w:num>
  <w:num w:numId="58">
    <w:abstractNumId w:val="22"/>
  </w:num>
  <w:num w:numId="59">
    <w:abstractNumId w:val="7"/>
  </w:num>
  <w:num w:numId="60">
    <w:abstractNumId w:val="16"/>
  </w:num>
  <w:num w:numId="61">
    <w:abstractNumId w:val="53"/>
  </w:num>
  <w:num w:numId="62">
    <w:abstractNumId w:val="18"/>
  </w:num>
  <w:num w:numId="63">
    <w:abstractNumId w:val="49"/>
  </w:num>
  <w:num w:numId="64">
    <w:abstractNumId w:val="44"/>
  </w:num>
  <w:num w:numId="65">
    <w:abstractNumId w:val="6"/>
  </w:num>
  <w:num w:numId="66">
    <w:abstractNumId w:val="63"/>
  </w:num>
  <w:num w:numId="67">
    <w:abstractNumId w:val="2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321"/>
    <w:rsid w:val="00000993"/>
    <w:rsid w:val="000010F6"/>
    <w:rsid w:val="00001EDA"/>
    <w:rsid w:val="000022B8"/>
    <w:rsid w:val="00002325"/>
    <w:rsid w:val="0000234E"/>
    <w:rsid w:val="00002D15"/>
    <w:rsid w:val="00002DE3"/>
    <w:rsid w:val="000030EB"/>
    <w:rsid w:val="00003298"/>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7A0"/>
    <w:rsid w:val="00007C4C"/>
    <w:rsid w:val="00007E66"/>
    <w:rsid w:val="00010764"/>
    <w:rsid w:val="00010BDE"/>
    <w:rsid w:val="00010F61"/>
    <w:rsid w:val="00011217"/>
    <w:rsid w:val="000114D5"/>
    <w:rsid w:val="000116EE"/>
    <w:rsid w:val="000118C2"/>
    <w:rsid w:val="0001204E"/>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632"/>
    <w:rsid w:val="00016C16"/>
    <w:rsid w:val="00016E91"/>
    <w:rsid w:val="000176A8"/>
    <w:rsid w:val="00017A1A"/>
    <w:rsid w:val="00017AFC"/>
    <w:rsid w:val="00017E82"/>
    <w:rsid w:val="00017E87"/>
    <w:rsid w:val="000201D1"/>
    <w:rsid w:val="0002184D"/>
    <w:rsid w:val="00021884"/>
    <w:rsid w:val="0002198E"/>
    <w:rsid w:val="00021A14"/>
    <w:rsid w:val="00021DB3"/>
    <w:rsid w:val="000220AB"/>
    <w:rsid w:val="00022D93"/>
    <w:rsid w:val="000235F7"/>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30E"/>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37F6F"/>
    <w:rsid w:val="0004027C"/>
    <w:rsid w:val="00041910"/>
    <w:rsid w:val="00041961"/>
    <w:rsid w:val="00042177"/>
    <w:rsid w:val="000425B7"/>
    <w:rsid w:val="00042776"/>
    <w:rsid w:val="00042AFB"/>
    <w:rsid w:val="00043B6C"/>
    <w:rsid w:val="00043D95"/>
    <w:rsid w:val="000442AA"/>
    <w:rsid w:val="000443DA"/>
    <w:rsid w:val="00044469"/>
    <w:rsid w:val="000446D6"/>
    <w:rsid w:val="00044C9A"/>
    <w:rsid w:val="000457C4"/>
    <w:rsid w:val="000459EF"/>
    <w:rsid w:val="00045C86"/>
    <w:rsid w:val="0004645D"/>
    <w:rsid w:val="000465B4"/>
    <w:rsid w:val="00046684"/>
    <w:rsid w:val="00046B84"/>
    <w:rsid w:val="00046D1E"/>
    <w:rsid w:val="00046E74"/>
    <w:rsid w:val="00046F98"/>
    <w:rsid w:val="00047156"/>
    <w:rsid w:val="00047647"/>
    <w:rsid w:val="0005018F"/>
    <w:rsid w:val="00050E22"/>
    <w:rsid w:val="00050F1E"/>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6FC0"/>
    <w:rsid w:val="000577CF"/>
    <w:rsid w:val="000579CD"/>
    <w:rsid w:val="00060436"/>
    <w:rsid w:val="000604C3"/>
    <w:rsid w:val="0006063D"/>
    <w:rsid w:val="0006084A"/>
    <w:rsid w:val="00061113"/>
    <w:rsid w:val="00061174"/>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5D8"/>
    <w:rsid w:val="000707E7"/>
    <w:rsid w:val="00070961"/>
    <w:rsid w:val="00070BD2"/>
    <w:rsid w:val="00070C42"/>
    <w:rsid w:val="00071708"/>
    <w:rsid w:val="00071AC9"/>
    <w:rsid w:val="00072005"/>
    <w:rsid w:val="00072055"/>
    <w:rsid w:val="00072615"/>
    <w:rsid w:val="00072755"/>
    <w:rsid w:val="000727F8"/>
    <w:rsid w:val="00073125"/>
    <w:rsid w:val="00073340"/>
    <w:rsid w:val="0007338E"/>
    <w:rsid w:val="00073448"/>
    <w:rsid w:val="0007425F"/>
    <w:rsid w:val="0007436C"/>
    <w:rsid w:val="000743C5"/>
    <w:rsid w:val="0007466A"/>
    <w:rsid w:val="00074DC3"/>
    <w:rsid w:val="00074F8E"/>
    <w:rsid w:val="00075077"/>
    <w:rsid w:val="00075648"/>
    <w:rsid w:val="0007588D"/>
    <w:rsid w:val="00075AE2"/>
    <w:rsid w:val="00075DA6"/>
    <w:rsid w:val="00076094"/>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340"/>
    <w:rsid w:val="00081BC7"/>
    <w:rsid w:val="00081C2D"/>
    <w:rsid w:val="00081EF1"/>
    <w:rsid w:val="0008207F"/>
    <w:rsid w:val="00082126"/>
    <w:rsid w:val="0008232D"/>
    <w:rsid w:val="00082535"/>
    <w:rsid w:val="000829B4"/>
    <w:rsid w:val="00082A07"/>
    <w:rsid w:val="000831FF"/>
    <w:rsid w:val="00083612"/>
    <w:rsid w:val="00083BB6"/>
    <w:rsid w:val="00083CC7"/>
    <w:rsid w:val="00084114"/>
    <w:rsid w:val="00084A00"/>
    <w:rsid w:val="00084A23"/>
    <w:rsid w:val="00084BCD"/>
    <w:rsid w:val="00085276"/>
    <w:rsid w:val="000861E7"/>
    <w:rsid w:val="00086B56"/>
    <w:rsid w:val="0008718C"/>
    <w:rsid w:val="000871E8"/>
    <w:rsid w:val="00087EB0"/>
    <w:rsid w:val="00090006"/>
    <w:rsid w:val="00090193"/>
    <w:rsid w:val="000906F7"/>
    <w:rsid w:val="00090784"/>
    <w:rsid w:val="00090ED4"/>
    <w:rsid w:val="00090FA4"/>
    <w:rsid w:val="00090FC3"/>
    <w:rsid w:val="00091178"/>
    <w:rsid w:val="0009129D"/>
    <w:rsid w:val="0009141A"/>
    <w:rsid w:val="000916AA"/>
    <w:rsid w:val="00091938"/>
    <w:rsid w:val="00091E6D"/>
    <w:rsid w:val="00092636"/>
    <w:rsid w:val="000928A2"/>
    <w:rsid w:val="000928F7"/>
    <w:rsid w:val="00092B49"/>
    <w:rsid w:val="00092B6E"/>
    <w:rsid w:val="00092BD4"/>
    <w:rsid w:val="0009302A"/>
    <w:rsid w:val="00093257"/>
    <w:rsid w:val="000933D3"/>
    <w:rsid w:val="000934B7"/>
    <w:rsid w:val="00093FC3"/>
    <w:rsid w:val="0009429B"/>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97EBF"/>
    <w:rsid w:val="000A00CF"/>
    <w:rsid w:val="000A01A9"/>
    <w:rsid w:val="000A0446"/>
    <w:rsid w:val="000A04C9"/>
    <w:rsid w:val="000A09CC"/>
    <w:rsid w:val="000A0AAD"/>
    <w:rsid w:val="000A0BDC"/>
    <w:rsid w:val="000A13B3"/>
    <w:rsid w:val="000A1887"/>
    <w:rsid w:val="000A188A"/>
    <w:rsid w:val="000A1DF2"/>
    <w:rsid w:val="000A2144"/>
    <w:rsid w:val="000A258F"/>
    <w:rsid w:val="000A2614"/>
    <w:rsid w:val="000A310A"/>
    <w:rsid w:val="000A33F0"/>
    <w:rsid w:val="000A3E82"/>
    <w:rsid w:val="000A4AD5"/>
    <w:rsid w:val="000A4CB0"/>
    <w:rsid w:val="000A511E"/>
    <w:rsid w:val="000A552F"/>
    <w:rsid w:val="000A55B3"/>
    <w:rsid w:val="000A561F"/>
    <w:rsid w:val="000A5ACB"/>
    <w:rsid w:val="000A5B15"/>
    <w:rsid w:val="000A5BC6"/>
    <w:rsid w:val="000A5E1D"/>
    <w:rsid w:val="000A680D"/>
    <w:rsid w:val="000A689F"/>
    <w:rsid w:val="000A68CA"/>
    <w:rsid w:val="000A6A47"/>
    <w:rsid w:val="000A6A59"/>
    <w:rsid w:val="000A6C74"/>
    <w:rsid w:val="000A74C3"/>
    <w:rsid w:val="000A758C"/>
    <w:rsid w:val="000A7C54"/>
    <w:rsid w:val="000A7C7A"/>
    <w:rsid w:val="000B006E"/>
    <w:rsid w:val="000B05C4"/>
    <w:rsid w:val="000B0CC8"/>
    <w:rsid w:val="000B0E31"/>
    <w:rsid w:val="000B0F83"/>
    <w:rsid w:val="000B193F"/>
    <w:rsid w:val="000B19BE"/>
    <w:rsid w:val="000B1F10"/>
    <w:rsid w:val="000B2553"/>
    <w:rsid w:val="000B2B3F"/>
    <w:rsid w:val="000B2E1C"/>
    <w:rsid w:val="000B36BC"/>
    <w:rsid w:val="000B3928"/>
    <w:rsid w:val="000B3C84"/>
    <w:rsid w:val="000B4163"/>
    <w:rsid w:val="000B4232"/>
    <w:rsid w:val="000B4245"/>
    <w:rsid w:val="000B451D"/>
    <w:rsid w:val="000B4587"/>
    <w:rsid w:val="000B4B8A"/>
    <w:rsid w:val="000B4BA1"/>
    <w:rsid w:val="000B4E17"/>
    <w:rsid w:val="000B51F4"/>
    <w:rsid w:val="000B54E2"/>
    <w:rsid w:val="000B5558"/>
    <w:rsid w:val="000B5654"/>
    <w:rsid w:val="000B5EBC"/>
    <w:rsid w:val="000B5F05"/>
    <w:rsid w:val="000B618F"/>
    <w:rsid w:val="000B61CD"/>
    <w:rsid w:val="000B626A"/>
    <w:rsid w:val="000B6D8E"/>
    <w:rsid w:val="000B6E6F"/>
    <w:rsid w:val="000B7016"/>
    <w:rsid w:val="000B76CB"/>
    <w:rsid w:val="000B78B2"/>
    <w:rsid w:val="000B7C6B"/>
    <w:rsid w:val="000B7E01"/>
    <w:rsid w:val="000B7E6E"/>
    <w:rsid w:val="000C011A"/>
    <w:rsid w:val="000C01BA"/>
    <w:rsid w:val="000C026D"/>
    <w:rsid w:val="000C052B"/>
    <w:rsid w:val="000C0663"/>
    <w:rsid w:val="000C078F"/>
    <w:rsid w:val="000C0BC6"/>
    <w:rsid w:val="000C0F20"/>
    <w:rsid w:val="000C1412"/>
    <w:rsid w:val="000C1710"/>
    <w:rsid w:val="000C17CE"/>
    <w:rsid w:val="000C181F"/>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52C"/>
    <w:rsid w:val="000D17ED"/>
    <w:rsid w:val="000D1988"/>
    <w:rsid w:val="000D1AE9"/>
    <w:rsid w:val="000D1F67"/>
    <w:rsid w:val="000D250A"/>
    <w:rsid w:val="000D2A6B"/>
    <w:rsid w:val="000D3083"/>
    <w:rsid w:val="000D3303"/>
    <w:rsid w:val="000D3454"/>
    <w:rsid w:val="000D3487"/>
    <w:rsid w:val="000D3541"/>
    <w:rsid w:val="000D38AD"/>
    <w:rsid w:val="000D3DD5"/>
    <w:rsid w:val="000D3E8D"/>
    <w:rsid w:val="000D46D5"/>
    <w:rsid w:val="000D476A"/>
    <w:rsid w:val="000D4913"/>
    <w:rsid w:val="000D4945"/>
    <w:rsid w:val="000D4AF3"/>
    <w:rsid w:val="000D4B45"/>
    <w:rsid w:val="000D4F8B"/>
    <w:rsid w:val="000D548A"/>
    <w:rsid w:val="000D580C"/>
    <w:rsid w:val="000D5F09"/>
    <w:rsid w:val="000D5FC5"/>
    <w:rsid w:val="000D60C8"/>
    <w:rsid w:val="000D63FD"/>
    <w:rsid w:val="000D66B4"/>
    <w:rsid w:val="000D6CA6"/>
    <w:rsid w:val="000D7110"/>
    <w:rsid w:val="000D7308"/>
    <w:rsid w:val="000D74B6"/>
    <w:rsid w:val="000D7521"/>
    <w:rsid w:val="000E01E4"/>
    <w:rsid w:val="000E1047"/>
    <w:rsid w:val="000E13BE"/>
    <w:rsid w:val="000E199F"/>
    <w:rsid w:val="000E1CFB"/>
    <w:rsid w:val="000E2208"/>
    <w:rsid w:val="000E2508"/>
    <w:rsid w:val="000E265A"/>
    <w:rsid w:val="000E279A"/>
    <w:rsid w:val="000E2A3A"/>
    <w:rsid w:val="000E2C49"/>
    <w:rsid w:val="000E2D30"/>
    <w:rsid w:val="000E3175"/>
    <w:rsid w:val="000E33D0"/>
    <w:rsid w:val="000E3B82"/>
    <w:rsid w:val="000E3E84"/>
    <w:rsid w:val="000E4121"/>
    <w:rsid w:val="000E4B6C"/>
    <w:rsid w:val="000E4CC9"/>
    <w:rsid w:val="000E5060"/>
    <w:rsid w:val="000E52F0"/>
    <w:rsid w:val="000E57F9"/>
    <w:rsid w:val="000E59C2"/>
    <w:rsid w:val="000E5B7D"/>
    <w:rsid w:val="000E5C9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A47"/>
    <w:rsid w:val="000F7C42"/>
    <w:rsid w:val="000F7D05"/>
    <w:rsid w:val="000F7F21"/>
    <w:rsid w:val="000F7FAB"/>
    <w:rsid w:val="001003BE"/>
    <w:rsid w:val="001005A4"/>
    <w:rsid w:val="00100744"/>
    <w:rsid w:val="001007A0"/>
    <w:rsid w:val="00100921"/>
    <w:rsid w:val="001009AA"/>
    <w:rsid w:val="00100F59"/>
    <w:rsid w:val="001010C3"/>
    <w:rsid w:val="00102057"/>
    <w:rsid w:val="00102297"/>
    <w:rsid w:val="001023C5"/>
    <w:rsid w:val="001025A0"/>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BF"/>
    <w:rsid w:val="001074B7"/>
    <w:rsid w:val="00107531"/>
    <w:rsid w:val="001102EE"/>
    <w:rsid w:val="001106EC"/>
    <w:rsid w:val="00110D44"/>
    <w:rsid w:val="00111297"/>
    <w:rsid w:val="00111E1E"/>
    <w:rsid w:val="0011251E"/>
    <w:rsid w:val="0011294C"/>
    <w:rsid w:val="00112B32"/>
    <w:rsid w:val="00112F55"/>
    <w:rsid w:val="001134A5"/>
    <w:rsid w:val="00113715"/>
    <w:rsid w:val="0011409D"/>
    <w:rsid w:val="0011570A"/>
    <w:rsid w:val="0011575F"/>
    <w:rsid w:val="001157A4"/>
    <w:rsid w:val="00115B1B"/>
    <w:rsid w:val="00115B59"/>
    <w:rsid w:val="00115E68"/>
    <w:rsid w:val="00116662"/>
    <w:rsid w:val="00116891"/>
    <w:rsid w:val="00116DB0"/>
    <w:rsid w:val="001177C7"/>
    <w:rsid w:val="00117BB7"/>
    <w:rsid w:val="001201AA"/>
    <w:rsid w:val="001202FA"/>
    <w:rsid w:val="0012047A"/>
    <w:rsid w:val="001208B6"/>
    <w:rsid w:val="001208CA"/>
    <w:rsid w:val="001209AD"/>
    <w:rsid w:val="00121B8F"/>
    <w:rsid w:val="00121D45"/>
    <w:rsid w:val="00121EAA"/>
    <w:rsid w:val="00121EBC"/>
    <w:rsid w:val="00121FA9"/>
    <w:rsid w:val="0012222C"/>
    <w:rsid w:val="001222BD"/>
    <w:rsid w:val="00122650"/>
    <w:rsid w:val="00122AD2"/>
    <w:rsid w:val="00122D83"/>
    <w:rsid w:val="00122EB0"/>
    <w:rsid w:val="00123ADA"/>
    <w:rsid w:val="00123DBC"/>
    <w:rsid w:val="001241F3"/>
    <w:rsid w:val="00125120"/>
    <w:rsid w:val="00125382"/>
    <w:rsid w:val="0012542E"/>
    <w:rsid w:val="00125486"/>
    <w:rsid w:val="00125773"/>
    <w:rsid w:val="001259EB"/>
    <w:rsid w:val="0012601B"/>
    <w:rsid w:val="00126141"/>
    <w:rsid w:val="00126282"/>
    <w:rsid w:val="00126404"/>
    <w:rsid w:val="001265C8"/>
    <w:rsid w:val="001265FF"/>
    <w:rsid w:val="001268EA"/>
    <w:rsid w:val="00126A51"/>
    <w:rsid w:val="00126E0C"/>
    <w:rsid w:val="00127176"/>
    <w:rsid w:val="00127393"/>
    <w:rsid w:val="001273DB"/>
    <w:rsid w:val="001279F0"/>
    <w:rsid w:val="0013032A"/>
    <w:rsid w:val="001304A1"/>
    <w:rsid w:val="00131047"/>
    <w:rsid w:val="0013139A"/>
    <w:rsid w:val="001319E3"/>
    <w:rsid w:val="00131BDA"/>
    <w:rsid w:val="00131ECE"/>
    <w:rsid w:val="001323C2"/>
    <w:rsid w:val="001323FD"/>
    <w:rsid w:val="0013265C"/>
    <w:rsid w:val="00132661"/>
    <w:rsid w:val="001327DE"/>
    <w:rsid w:val="00133199"/>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56C"/>
    <w:rsid w:val="00141B0A"/>
    <w:rsid w:val="00142687"/>
    <w:rsid w:val="00142810"/>
    <w:rsid w:val="001436C9"/>
    <w:rsid w:val="00143CE3"/>
    <w:rsid w:val="00143D6A"/>
    <w:rsid w:val="001442CC"/>
    <w:rsid w:val="00144B25"/>
    <w:rsid w:val="00144E53"/>
    <w:rsid w:val="00145312"/>
    <w:rsid w:val="00145806"/>
    <w:rsid w:val="0014646E"/>
    <w:rsid w:val="0014654F"/>
    <w:rsid w:val="00146615"/>
    <w:rsid w:val="0014679A"/>
    <w:rsid w:val="00146805"/>
    <w:rsid w:val="001469C5"/>
    <w:rsid w:val="00146A38"/>
    <w:rsid w:val="00146B9E"/>
    <w:rsid w:val="00147420"/>
    <w:rsid w:val="001479FE"/>
    <w:rsid w:val="00147BDE"/>
    <w:rsid w:val="0015046A"/>
    <w:rsid w:val="00150503"/>
    <w:rsid w:val="001508C5"/>
    <w:rsid w:val="001509E6"/>
    <w:rsid w:val="00150C7E"/>
    <w:rsid w:val="00150E18"/>
    <w:rsid w:val="001511EF"/>
    <w:rsid w:val="00151464"/>
    <w:rsid w:val="00151B71"/>
    <w:rsid w:val="00151CD4"/>
    <w:rsid w:val="00152226"/>
    <w:rsid w:val="0015279F"/>
    <w:rsid w:val="0015299A"/>
    <w:rsid w:val="0015317A"/>
    <w:rsid w:val="00153F78"/>
    <w:rsid w:val="00153FEF"/>
    <w:rsid w:val="00154206"/>
    <w:rsid w:val="00154349"/>
    <w:rsid w:val="00154A0F"/>
    <w:rsid w:val="00154CB1"/>
    <w:rsid w:val="001554FC"/>
    <w:rsid w:val="00155847"/>
    <w:rsid w:val="001559EA"/>
    <w:rsid w:val="0015631A"/>
    <w:rsid w:val="00156BE5"/>
    <w:rsid w:val="00156C63"/>
    <w:rsid w:val="00156CD1"/>
    <w:rsid w:val="00156EF9"/>
    <w:rsid w:val="0015713D"/>
    <w:rsid w:val="001572B7"/>
    <w:rsid w:val="00157507"/>
    <w:rsid w:val="0015767C"/>
    <w:rsid w:val="00157885"/>
    <w:rsid w:val="00157CE1"/>
    <w:rsid w:val="00160068"/>
    <w:rsid w:val="00160BD6"/>
    <w:rsid w:val="00161386"/>
    <w:rsid w:val="001618DF"/>
    <w:rsid w:val="00162044"/>
    <w:rsid w:val="00162129"/>
    <w:rsid w:val="00162285"/>
    <w:rsid w:val="00162723"/>
    <w:rsid w:val="001627CB"/>
    <w:rsid w:val="00163358"/>
    <w:rsid w:val="00163BA9"/>
    <w:rsid w:val="00163D90"/>
    <w:rsid w:val="001641B7"/>
    <w:rsid w:val="00164434"/>
    <w:rsid w:val="00164A98"/>
    <w:rsid w:val="00164AAB"/>
    <w:rsid w:val="00165284"/>
    <w:rsid w:val="00165429"/>
    <w:rsid w:val="001658D1"/>
    <w:rsid w:val="00165B72"/>
    <w:rsid w:val="00165DC5"/>
    <w:rsid w:val="00166B86"/>
    <w:rsid w:val="00166C08"/>
    <w:rsid w:val="00167DDD"/>
    <w:rsid w:val="00170A69"/>
    <w:rsid w:val="00170A7C"/>
    <w:rsid w:val="00171291"/>
    <w:rsid w:val="00171308"/>
    <w:rsid w:val="00171752"/>
    <w:rsid w:val="00171D20"/>
    <w:rsid w:val="00172356"/>
    <w:rsid w:val="001728A1"/>
    <w:rsid w:val="00172C86"/>
    <w:rsid w:val="00173304"/>
    <w:rsid w:val="00173356"/>
    <w:rsid w:val="00173B0B"/>
    <w:rsid w:val="00173D52"/>
    <w:rsid w:val="00173D71"/>
    <w:rsid w:val="001740DA"/>
    <w:rsid w:val="001740DD"/>
    <w:rsid w:val="00174557"/>
    <w:rsid w:val="00174D8E"/>
    <w:rsid w:val="0017596E"/>
    <w:rsid w:val="00175988"/>
    <w:rsid w:val="0017607E"/>
    <w:rsid w:val="00176433"/>
    <w:rsid w:val="00176A7E"/>
    <w:rsid w:val="00176C0C"/>
    <w:rsid w:val="00176D3B"/>
    <w:rsid w:val="00176E4B"/>
    <w:rsid w:val="00176F07"/>
    <w:rsid w:val="00177180"/>
    <w:rsid w:val="001776EE"/>
    <w:rsid w:val="00177A8F"/>
    <w:rsid w:val="00177B83"/>
    <w:rsid w:val="00177FDB"/>
    <w:rsid w:val="001808CF"/>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8F7"/>
    <w:rsid w:val="00186C71"/>
    <w:rsid w:val="00186E32"/>
    <w:rsid w:val="001874B7"/>
    <w:rsid w:val="001875CA"/>
    <w:rsid w:val="001877C3"/>
    <w:rsid w:val="00187CE5"/>
    <w:rsid w:val="0019077B"/>
    <w:rsid w:val="00190D90"/>
    <w:rsid w:val="001912BA"/>
    <w:rsid w:val="001912C6"/>
    <w:rsid w:val="001913FD"/>
    <w:rsid w:val="00191677"/>
    <w:rsid w:val="001916C6"/>
    <w:rsid w:val="00192051"/>
    <w:rsid w:val="00192363"/>
    <w:rsid w:val="001926F4"/>
    <w:rsid w:val="001932EA"/>
    <w:rsid w:val="001936C5"/>
    <w:rsid w:val="00193C7C"/>
    <w:rsid w:val="00193D64"/>
    <w:rsid w:val="00193DB0"/>
    <w:rsid w:val="00194056"/>
    <w:rsid w:val="001943B9"/>
    <w:rsid w:val="001945BF"/>
    <w:rsid w:val="0019464E"/>
    <w:rsid w:val="00194771"/>
    <w:rsid w:val="00194B8F"/>
    <w:rsid w:val="00195439"/>
    <w:rsid w:val="0019547C"/>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72F"/>
    <w:rsid w:val="001A181C"/>
    <w:rsid w:val="001A193D"/>
    <w:rsid w:val="001A20E6"/>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028"/>
    <w:rsid w:val="001B346A"/>
    <w:rsid w:val="001B374D"/>
    <w:rsid w:val="001B3761"/>
    <w:rsid w:val="001B37D5"/>
    <w:rsid w:val="001B38DD"/>
    <w:rsid w:val="001B38E5"/>
    <w:rsid w:val="001B3B91"/>
    <w:rsid w:val="001B3ED2"/>
    <w:rsid w:val="001B40CA"/>
    <w:rsid w:val="001B4175"/>
    <w:rsid w:val="001B4ED3"/>
    <w:rsid w:val="001B54AC"/>
    <w:rsid w:val="001B5C90"/>
    <w:rsid w:val="001B5CCA"/>
    <w:rsid w:val="001B5E69"/>
    <w:rsid w:val="001B5F2F"/>
    <w:rsid w:val="001B5FB6"/>
    <w:rsid w:val="001B61CC"/>
    <w:rsid w:val="001B63C9"/>
    <w:rsid w:val="001B65B2"/>
    <w:rsid w:val="001B6B57"/>
    <w:rsid w:val="001B7021"/>
    <w:rsid w:val="001B70A3"/>
    <w:rsid w:val="001B7281"/>
    <w:rsid w:val="001B74A5"/>
    <w:rsid w:val="001B74E2"/>
    <w:rsid w:val="001B7BCA"/>
    <w:rsid w:val="001B7C6B"/>
    <w:rsid w:val="001B7C7B"/>
    <w:rsid w:val="001B7D04"/>
    <w:rsid w:val="001B7ECC"/>
    <w:rsid w:val="001C0678"/>
    <w:rsid w:val="001C12F6"/>
    <w:rsid w:val="001C1606"/>
    <w:rsid w:val="001C1BDF"/>
    <w:rsid w:val="001C1E16"/>
    <w:rsid w:val="001C2216"/>
    <w:rsid w:val="001C2320"/>
    <w:rsid w:val="001C2BF8"/>
    <w:rsid w:val="001C30C1"/>
    <w:rsid w:val="001C347A"/>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8A"/>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B60"/>
    <w:rsid w:val="001D7CA8"/>
    <w:rsid w:val="001D7DEB"/>
    <w:rsid w:val="001D7E5B"/>
    <w:rsid w:val="001D7FC4"/>
    <w:rsid w:val="001E00BA"/>
    <w:rsid w:val="001E01C0"/>
    <w:rsid w:val="001E01E0"/>
    <w:rsid w:val="001E01EF"/>
    <w:rsid w:val="001E0854"/>
    <w:rsid w:val="001E0B42"/>
    <w:rsid w:val="001E1020"/>
    <w:rsid w:val="001E10C4"/>
    <w:rsid w:val="001E12A3"/>
    <w:rsid w:val="001E14D3"/>
    <w:rsid w:val="001E1873"/>
    <w:rsid w:val="001E1EB7"/>
    <w:rsid w:val="001E1EE3"/>
    <w:rsid w:val="001E2109"/>
    <w:rsid w:val="001E2AA1"/>
    <w:rsid w:val="001E2C7A"/>
    <w:rsid w:val="001E2E39"/>
    <w:rsid w:val="001E3389"/>
    <w:rsid w:val="001E35DA"/>
    <w:rsid w:val="001E3D73"/>
    <w:rsid w:val="001E3FAC"/>
    <w:rsid w:val="001E3FBC"/>
    <w:rsid w:val="001E55F7"/>
    <w:rsid w:val="001E57A3"/>
    <w:rsid w:val="001E595B"/>
    <w:rsid w:val="001E62CA"/>
    <w:rsid w:val="001E66B3"/>
    <w:rsid w:val="001E6A74"/>
    <w:rsid w:val="001E6CDC"/>
    <w:rsid w:val="001E7283"/>
    <w:rsid w:val="001E76B9"/>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ABB"/>
    <w:rsid w:val="001F6D8B"/>
    <w:rsid w:val="001F7BBF"/>
    <w:rsid w:val="001F7E2D"/>
    <w:rsid w:val="0020015E"/>
    <w:rsid w:val="0020062B"/>
    <w:rsid w:val="00200D92"/>
    <w:rsid w:val="002011CB"/>
    <w:rsid w:val="00201A94"/>
    <w:rsid w:val="00201B59"/>
    <w:rsid w:val="00201D53"/>
    <w:rsid w:val="00201DD6"/>
    <w:rsid w:val="0020210F"/>
    <w:rsid w:val="002022AC"/>
    <w:rsid w:val="00203243"/>
    <w:rsid w:val="0020400D"/>
    <w:rsid w:val="0020406E"/>
    <w:rsid w:val="0020444B"/>
    <w:rsid w:val="00204C28"/>
    <w:rsid w:val="002057AF"/>
    <w:rsid w:val="00205997"/>
    <w:rsid w:val="00205C45"/>
    <w:rsid w:val="0020621D"/>
    <w:rsid w:val="0020645E"/>
    <w:rsid w:val="002065BD"/>
    <w:rsid w:val="00206DB2"/>
    <w:rsid w:val="00206E24"/>
    <w:rsid w:val="00206F8D"/>
    <w:rsid w:val="00206FEA"/>
    <w:rsid w:val="002072A7"/>
    <w:rsid w:val="0020775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B19"/>
    <w:rsid w:val="00214E92"/>
    <w:rsid w:val="00214FBC"/>
    <w:rsid w:val="0021512C"/>
    <w:rsid w:val="002152E7"/>
    <w:rsid w:val="002156CC"/>
    <w:rsid w:val="002158CE"/>
    <w:rsid w:val="00215B55"/>
    <w:rsid w:val="0021689F"/>
    <w:rsid w:val="00216A86"/>
    <w:rsid w:val="00217002"/>
    <w:rsid w:val="00217431"/>
    <w:rsid w:val="00217701"/>
    <w:rsid w:val="00217B39"/>
    <w:rsid w:val="00217CAD"/>
    <w:rsid w:val="00217CBE"/>
    <w:rsid w:val="0022005C"/>
    <w:rsid w:val="002208C9"/>
    <w:rsid w:val="00221063"/>
    <w:rsid w:val="00221261"/>
    <w:rsid w:val="0022159C"/>
    <w:rsid w:val="0022164F"/>
    <w:rsid w:val="00221B3A"/>
    <w:rsid w:val="00221CD2"/>
    <w:rsid w:val="00221ED4"/>
    <w:rsid w:val="0022227E"/>
    <w:rsid w:val="00222496"/>
    <w:rsid w:val="0022279D"/>
    <w:rsid w:val="00222B96"/>
    <w:rsid w:val="00223751"/>
    <w:rsid w:val="00223850"/>
    <w:rsid w:val="00223B8B"/>
    <w:rsid w:val="0022407F"/>
    <w:rsid w:val="002242A3"/>
    <w:rsid w:val="00224804"/>
    <w:rsid w:val="00224E2B"/>
    <w:rsid w:val="00224EAC"/>
    <w:rsid w:val="00226706"/>
    <w:rsid w:val="0022705A"/>
    <w:rsid w:val="0022715F"/>
    <w:rsid w:val="002273C5"/>
    <w:rsid w:val="00227597"/>
    <w:rsid w:val="00230148"/>
    <w:rsid w:val="0023038A"/>
    <w:rsid w:val="00230977"/>
    <w:rsid w:val="00230C83"/>
    <w:rsid w:val="002317A1"/>
    <w:rsid w:val="0023203C"/>
    <w:rsid w:val="0023282E"/>
    <w:rsid w:val="00232B6D"/>
    <w:rsid w:val="002331FB"/>
    <w:rsid w:val="002333FA"/>
    <w:rsid w:val="002338CB"/>
    <w:rsid w:val="002339AE"/>
    <w:rsid w:val="002346A0"/>
    <w:rsid w:val="00234736"/>
    <w:rsid w:val="002347BE"/>
    <w:rsid w:val="00234B71"/>
    <w:rsid w:val="00235668"/>
    <w:rsid w:val="0023575F"/>
    <w:rsid w:val="00235A7F"/>
    <w:rsid w:val="00235B2D"/>
    <w:rsid w:val="00235C0B"/>
    <w:rsid w:val="00235CA6"/>
    <w:rsid w:val="00236047"/>
    <w:rsid w:val="00236870"/>
    <w:rsid w:val="002368CA"/>
    <w:rsid w:val="00236E1C"/>
    <w:rsid w:val="0023716A"/>
    <w:rsid w:val="00237291"/>
    <w:rsid w:val="00237491"/>
    <w:rsid w:val="00237E39"/>
    <w:rsid w:val="002401FA"/>
    <w:rsid w:val="00240793"/>
    <w:rsid w:val="002409BC"/>
    <w:rsid w:val="002410DA"/>
    <w:rsid w:val="00241745"/>
    <w:rsid w:val="00241B0F"/>
    <w:rsid w:val="00241B74"/>
    <w:rsid w:val="00241D8C"/>
    <w:rsid w:val="00241DBF"/>
    <w:rsid w:val="002421FB"/>
    <w:rsid w:val="002423AD"/>
    <w:rsid w:val="00242406"/>
    <w:rsid w:val="002426E5"/>
    <w:rsid w:val="002426FE"/>
    <w:rsid w:val="00242C04"/>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811"/>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49B"/>
    <w:rsid w:val="00257590"/>
    <w:rsid w:val="002576A6"/>
    <w:rsid w:val="002579B1"/>
    <w:rsid w:val="00257B6E"/>
    <w:rsid w:val="00257B75"/>
    <w:rsid w:val="00257E6C"/>
    <w:rsid w:val="00260047"/>
    <w:rsid w:val="002606F9"/>
    <w:rsid w:val="0026161F"/>
    <w:rsid w:val="002621D8"/>
    <w:rsid w:val="00262237"/>
    <w:rsid w:val="002627ED"/>
    <w:rsid w:val="002628D8"/>
    <w:rsid w:val="00262E1F"/>
    <w:rsid w:val="00262E21"/>
    <w:rsid w:val="00263221"/>
    <w:rsid w:val="00263299"/>
    <w:rsid w:val="0026355E"/>
    <w:rsid w:val="0026368A"/>
    <w:rsid w:val="00263734"/>
    <w:rsid w:val="00263C26"/>
    <w:rsid w:val="00263F44"/>
    <w:rsid w:val="00264E36"/>
    <w:rsid w:val="00264FD7"/>
    <w:rsid w:val="002653C7"/>
    <w:rsid w:val="00265403"/>
    <w:rsid w:val="00265DB0"/>
    <w:rsid w:val="00266CD3"/>
    <w:rsid w:val="00266E8C"/>
    <w:rsid w:val="002677E6"/>
    <w:rsid w:val="0026797E"/>
    <w:rsid w:val="00267D93"/>
    <w:rsid w:val="00267EDB"/>
    <w:rsid w:val="0027074A"/>
    <w:rsid w:val="002713B2"/>
    <w:rsid w:val="00271732"/>
    <w:rsid w:val="002721B3"/>
    <w:rsid w:val="002724E0"/>
    <w:rsid w:val="002727FB"/>
    <w:rsid w:val="00272A47"/>
    <w:rsid w:val="00272BAC"/>
    <w:rsid w:val="00273271"/>
    <w:rsid w:val="0027344E"/>
    <w:rsid w:val="0027347E"/>
    <w:rsid w:val="00273CD2"/>
    <w:rsid w:val="00273E15"/>
    <w:rsid w:val="0027405C"/>
    <w:rsid w:val="00275167"/>
    <w:rsid w:val="002754DA"/>
    <w:rsid w:val="00275649"/>
    <w:rsid w:val="00275DA9"/>
    <w:rsid w:val="0027641A"/>
    <w:rsid w:val="002766BB"/>
    <w:rsid w:val="00276A66"/>
    <w:rsid w:val="00276B0B"/>
    <w:rsid w:val="00276B3E"/>
    <w:rsid w:val="00276B5A"/>
    <w:rsid w:val="00276E4C"/>
    <w:rsid w:val="00277270"/>
    <w:rsid w:val="0027773A"/>
    <w:rsid w:val="00277CE4"/>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2A1"/>
    <w:rsid w:val="0028694A"/>
    <w:rsid w:val="00286AF8"/>
    <w:rsid w:val="00286F69"/>
    <w:rsid w:val="002875EE"/>
    <w:rsid w:val="0028771F"/>
    <w:rsid w:val="00287CE2"/>
    <w:rsid w:val="002901DF"/>
    <w:rsid w:val="002903F0"/>
    <w:rsid w:val="0029049A"/>
    <w:rsid w:val="00290609"/>
    <w:rsid w:val="0029076D"/>
    <w:rsid w:val="00290D20"/>
    <w:rsid w:val="00290D5F"/>
    <w:rsid w:val="00290DDC"/>
    <w:rsid w:val="00291150"/>
    <w:rsid w:val="0029118C"/>
    <w:rsid w:val="0029122F"/>
    <w:rsid w:val="00291980"/>
    <w:rsid w:val="00291F29"/>
    <w:rsid w:val="00292113"/>
    <w:rsid w:val="00292F7F"/>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E77"/>
    <w:rsid w:val="002A20AF"/>
    <w:rsid w:val="002A2177"/>
    <w:rsid w:val="002A2775"/>
    <w:rsid w:val="002A2F48"/>
    <w:rsid w:val="002A30C5"/>
    <w:rsid w:val="002A3436"/>
    <w:rsid w:val="002A4179"/>
    <w:rsid w:val="002A4181"/>
    <w:rsid w:val="002A461E"/>
    <w:rsid w:val="002A46B0"/>
    <w:rsid w:val="002A4807"/>
    <w:rsid w:val="002A49D4"/>
    <w:rsid w:val="002A4F26"/>
    <w:rsid w:val="002A51B9"/>
    <w:rsid w:val="002A55E3"/>
    <w:rsid w:val="002A5EA7"/>
    <w:rsid w:val="002A67D1"/>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7E"/>
    <w:rsid w:val="002B38C8"/>
    <w:rsid w:val="002B3F34"/>
    <w:rsid w:val="002B402D"/>
    <w:rsid w:val="002B4748"/>
    <w:rsid w:val="002B480F"/>
    <w:rsid w:val="002B4B2E"/>
    <w:rsid w:val="002B4C83"/>
    <w:rsid w:val="002B511D"/>
    <w:rsid w:val="002B5235"/>
    <w:rsid w:val="002B53A1"/>
    <w:rsid w:val="002B5A2C"/>
    <w:rsid w:val="002B6BBC"/>
    <w:rsid w:val="002B75A2"/>
    <w:rsid w:val="002B77A0"/>
    <w:rsid w:val="002B785F"/>
    <w:rsid w:val="002B7A35"/>
    <w:rsid w:val="002B7C1F"/>
    <w:rsid w:val="002C00F2"/>
    <w:rsid w:val="002C0312"/>
    <w:rsid w:val="002C0784"/>
    <w:rsid w:val="002C0C10"/>
    <w:rsid w:val="002C0C5A"/>
    <w:rsid w:val="002C1A63"/>
    <w:rsid w:val="002C1F8B"/>
    <w:rsid w:val="002C2060"/>
    <w:rsid w:val="002C2448"/>
    <w:rsid w:val="002C2A19"/>
    <w:rsid w:val="002C2D8B"/>
    <w:rsid w:val="002C3375"/>
    <w:rsid w:val="002C3420"/>
    <w:rsid w:val="002C3A36"/>
    <w:rsid w:val="002C3DC5"/>
    <w:rsid w:val="002C474B"/>
    <w:rsid w:val="002C4EE3"/>
    <w:rsid w:val="002C5385"/>
    <w:rsid w:val="002C5622"/>
    <w:rsid w:val="002C5BB9"/>
    <w:rsid w:val="002C5DD4"/>
    <w:rsid w:val="002C6069"/>
    <w:rsid w:val="002C6558"/>
    <w:rsid w:val="002C6AB3"/>
    <w:rsid w:val="002C6CBE"/>
    <w:rsid w:val="002C72A3"/>
    <w:rsid w:val="002C7412"/>
    <w:rsid w:val="002C776A"/>
    <w:rsid w:val="002C78DF"/>
    <w:rsid w:val="002D01D3"/>
    <w:rsid w:val="002D0517"/>
    <w:rsid w:val="002D0874"/>
    <w:rsid w:val="002D0B89"/>
    <w:rsid w:val="002D14A5"/>
    <w:rsid w:val="002D1505"/>
    <w:rsid w:val="002D1866"/>
    <w:rsid w:val="002D1AD2"/>
    <w:rsid w:val="002D1E2C"/>
    <w:rsid w:val="002D266C"/>
    <w:rsid w:val="002D28BB"/>
    <w:rsid w:val="002D2D76"/>
    <w:rsid w:val="002D3107"/>
    <w:rsid w:val="002D31EC"/>
    <w:rsid w:val="002D3665"/>
    <w:rsid w:val="002D388C"/>
    <w:rsid w:val="002D392A"/>
    <w:rsid w:val="002D39BA"/>
    <w:rsid w:val="002D3C3E"/>
    <w:rsid w:val="002D3D6D"/>
    <w:rsid w:val="002D418C"/>
    <w:rsid w:val="002D4466"/>
    <w:rsid w:val="002D44D5"/>
    <w:rsid w:val="002D46CC"/>
    <w:rsid w:val="002D46FC"/>
    <w:rsid w:val="002D47B2"/>
    <w:rsid w:val="002D54B0"/>
    <w:rsid w:val="002D5B7B"/>
    <w:rsid w:val="002D5F86"/>
    <w:rsid w:val="002D6404"/>
    <w:rsid w:val="002D67A1"/>
    <w:rsid w:val="002D70BB"/>
    <w:rsid w:val="002D739F"/>
    <w:rsid w:val="002D7415"/>
    <w:rsid w:val="002D75F2"/>
    <w:rsid w:val="002D76FB"/>
    <w:rsid w:val="002D7FFD"/>
    <w:rsid w:val="002E0592"/>
    <w:rsid w:val="002E06A8"/>
    <w:rsid w:val="002E0E55"/>
    <w:rsid w:val="002E0F32"/>
    <w:rsid w:val="002E1589"/>
    <w:rsid w:val="002E1620"/>
    <w:rsid w:val="002E1714"/>
    <w:rsid w:val="002E2B57"/>
    <w:rsid w:val="002E43A0"/>
    <w:rsid w:val="002E4454"/>
    <w:rsid w:val="002E4896"/>
    <w:rsid w:val="002E4903"/>
    <w:rsid w:val="002E541E"/>
    <w:rsid w:val="002E584A"/>
    <w:rsid w:val="002E5F86"/>
    <w:rsid w:val="002E631C"/>
    <w:rsid w:val="002E6D0B"/>
    <w:rsid w:val="002E6D42"/>
    <w:rsid w:val="002E77C2"/>
    <w:rsid w:val="002E798A"/>
    <w:rsid w:val="002E7A9E"/>
    <w:rsid w:val="002E7CE7"/>
    <w:rsid w:val="002E7F79"/>
    <w:rsid w:val="002F0925"/>
    <w:rsid w:val="002F09D1"/>
    <w:rsid w:val="002F0A82"/>
    <w:rsid w:val="002F0C74"/>
    <w:rsid w:val="002F1532"/>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5E14"/>
    <w:rsid w:val="002F61AB"/>
    <w:rsid w:val="002F61D5"/>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2F61"/>
    <w:rsid w:val="0030323A"/>
    <w:rsid w:val="003032C2"/>
    <w:rsid w:val="00303978"/>
    <w:rsid w:val="00303C38"/>
    <w:rsid w:val="00303D18"/>
    <w:rsid w:val="00303D6E"/>
    <w:rsid w:val="00303EB5"/>
    <w:rsid w:val="00303F2A"/>
    <w:rsid w:val="0030430C"/>
    <w:rsid w:val="00304380"/>
    <w:rsid w:val="00304A04"/>
    <w:rsid w:val="00304ABA"/>
    <w:rsid w:val="00305072"/>
    <w:rsid w:val="00305482"/>
    <w:rsid w:val="00305AB5"/>
    <w:rsid w:val="00305D6C"/>
    <w:rsid w:val="00306FC7"/>
    <w:rsid w:val="003078AD"/>
    <w:rsid w:val="0030797D"/>
    <w:rsid w:val="00307A85"/>
    <w:rsid w:val="00307AE7"/>
    <w:rsid w:val="00307D7D"/>
    <w:rsid w:val="00307E97"/>
    <w:rsid w:val="0031018A"/>
    <w:rsid w:val="00310357"/>
    <w:rsid w:val="0031085F"/>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3E5"/>
    <w:rsid w:val="0031447C"/>
    <w:rsid w:val="00314557"/>
    <w:rsid w:val="0031469F"/>
    <w:rsid w:val="00314F0A"/>
    <w:rsid w:val="00315048"/>
    <w:rsid w:val="00315151"/>
    <w:rsid w:val="00315399"/>
    <w:rsid w:val="0031565D"/>
    <w:rsid w:val="0031576A"/>
    <w:rsid w:val="00315B5F"/>
    <w:rsid w:val="00315C01"/>
    <w:rsid w:val="00315CB1"/>
    <w:rsid w:val="0031652E"/>
    <w:rsid w:val="00316891"/>
    <w:rsid w:val="00316977"/>
    <w:rsid w:val="00316CCF"/>
    <w:rsid w:val="00316DFF"/>
    <w:rsid w:val="003173AE"/>
    <w:rsid w:val="00317505"/>
    <w:rsid w:val="003178B3"/>
    <w:rsid w:val="00317A00"/>
    <w:rsid w:val="0032001B"/>
    <w:rsid w:val="00320382"/>
    <w:rsid w:val="00320B43"/>
    <w:rsid w:val="003211BD"/>
    <w:rsid w:val="003212B8"/>
    <w:rsid w:val="00322547"/>
    <w:rsid w:val="00322EE5"/>
    <w:rsid w:val="00322F85"/>
    <w:rsid w:val="003230D0"/>
    <w:rsid w:val="003234A3"/>
    <w:rsid w:val="003237B8"/>
    <w:rsid w:val="00323874"/>
    <w:rsid w:val="00323907"/>
    <w:rsid w:val="003239E1"/>
    <w:rsid w:val="00323C96"/>
    <w:rsid w:val="00323D7E"/>
    <w:rsid w:val="0032507F"/>
    <w:rsid w:val="00326016"/>
    <w:rsid w:val="003260A6"/>
    <w:rsid w:val="003263AB"/>
    <w:rsid w:val="003263F6"/>
    <w:rsid w:val="00326496"/>
    <w:rsid w:val="003266F1"/>
    <w:rsid w:val="00326E17"/>
    <w:rsid w:val="00327238"/>
    <w:rsid w:val="00327442"/>
    <w:rsid w:val="00327F04"/>
    <w:rsid w:val="00330186"/>
    <w:rsid w:val="003301AD"/>
    <w:rsid w:val="003301EE"/>
    <w:rsid w:val="0033033F"/>
    <w:rsid w:val="0033075F"/>
    <w:rsid w:val="0033097A"/>
    <w:rsid w:val="00330C2A"/>
    <w:rsid w:val="00330F8C"/>
    <w:rsid w:val="00331351"/>
    <w:rsid w:val="003315CE"/>
    <w:rsid w:val="00331E83"/>
    <w:rsid w:val="00331F98"/>
    <w:rsid w:val="003320F6"/>
    <w:rsid w:val="003321B5"/>
    <w:rsid w:val="0033315D"/>
    <w:rsid w:val="003339D7"/>
    <w:rsid w:val="00333B35"/>
    <w:rsid w:val="0033431A"/>
    <w:rsid w:val="00334748"/>
    <w:rsid w:val="003348BA"/>
    <w:rsid w:val="00334A01"/>
    <w:rsid w:val="00334EB9"/>
    <w:rsid w:val="00335121"/>
    <w:rsid w:val="00335223"/>
    <w:rsid w:val="00335827"/>
    <w:rsid w:val="00335862"/>
    <w:rsid w:val="0033613B"/>
    <w:rsid w:val="0033616B"/>
    <w:rsid w:val="00336406"/>
    <w:rsid w:val="00336601"/>
    <w:rsid w:val="00336D33"/>
    <w:rsid w:val="00336E10"/>
    <w:rsid w:val="00337CDA"/>
    <w:rsid w:val="00337F87"/>
    <w:rsid w:val="00337FC6"/>
    <w:rsid w:val="00340235"/>
    <w:rsid w:val="00340554"/>
    <w:rsid w:val="0034096A"/>
    <w:rsid w:val="00340D79"/>
    <w:rsid w:val="00340FCB"/>
    <w:rsid w:val="00341395"/>
    <w:rsid w:val="003420CF"/>
    <w:rsid w:val="00342554"/>
    <w:rsid w:val="003425C3"/>
    <w:rsid w:val="00342ABA"/>
    <w:rsid w:val="00343B32"/>
    <w:rsid w:val="00344012"/>
    <w:rsid w:val="003440EE"/>
    <w:rsid w:val="00344427"/>
    <w:rsid w:val="00344820"/>
    <w:rsid w:val="0034483D"/>
    <w:rsid w:val="00344CC3"/>
    <w:rsid w:val="00344DE1"/>
    <w:rsid w:val="00344E15"/>
    <w:rsid w:val="00345050"/>
    <w:rsid w:val="0034523F"/>
    <w:rsid w:val="0034575C"/>
    <w:rsid w:val="00345818"/>
    <w:rsid w:val="00345B7A"/>
    <w:rsid w:val="00345CD7"/>
    <w:rsid w:val="00345E81"/>
    <w:rsid w:val="003464C3"/>
    <w:rsid w:val="00346B67"/>
    <w:rsid w:val="00346BF0"/>
    <w:rsid w:val="00347716"/>
    <w:rsid w:val="00347EE4"/>
    <w:rsid w:val="003504B7"/>
    <w:rsid w:val="003509C5"/>
    <w:rsid w:val="00351069"/>
    <w:rsid w:val="003511C8"/>
    <w:rsid w:val="0035196D"/>
    <w:rsid w:val="00351B56"/>
    <w:rsid w:val="00351FBA"/>
    <w:rsid w:val="00352437"/>
    <w:rsid w:val="00353187"/>
    <w:rsid w:val="003531B5"/>
    <w:rsid w:val="00353516"/>
    <w:rsid w:val="0035357B"/>
    <w:rsid w:val="003535A1"/>
    <w:rsid w:val="00353614"/>
    <w:rsid w:val="00353783"/>
    <w:rsid w:val="00353929"/>
    <w:rsid w:val="00353CF3"/>
    <w:rsid w:val="00354A27"/>
    <w:rsid w:val="00354B12"/>
    <w:rsid w:val="00354D22"/>
    <w:rsid w:val="00355AF6"/>
    <w:rsid w:val="00355BF9"/>
    <w:rsid w:val="0035625F"/>
    <w:rsid w:val="003562A3"/>
    <w:rsid w:val="00356548"/>
    <w:rsid w:val="003567AE"/>
    <w:rsid w:val="00356F93"/>
    <w:rsid w:val="003575A7"/>
    <w:rsid w:val="003576D1"/>
    <w:rsid w:val="003577B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621D"/>
    <w:rsid w:val="00366ED5"/>
    <w:rsid w:val="00367BB8"/>
    <w:rsid w:val="00367D26"/>
    <w:rsid w:val="00367F51"/>
    <w:rsid w:val="0037021B"/>
    <w:rsid w:val="003706EC"/>
    <w:rsid w:val="00370CB6"/>
    <w:rsid w:val="00370DAF"/>
    <w:rsid w:val="00371216"/>
    <w:rsid w:val="00371BD4"/>
    <w:rsid w:val="00371C5A"/>
    <w:rsid w:val="003721D7"/>
    <w:rsid w:val="003723D6"/>
    <w:rsid w:val="0037263D"/>
    <w:rsid w:val="00372794"/>
    <w:rsid w:val="00372963"/>
    <w:rsid w:val="00372EC0"/>
    <w:rsid w:val="003731A0"/>
    <w:rsid w:val="00373500"/>
    <w:rsid w:val="003738F4"/>
    <w:rsid w:val="00373D93"/>
    <w:rsid w:val="0037413C"/>
    <w:rsid w:val="00374472"/>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086"/>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9A"/>
    <w:rsid w:val="00385DD0"/>
    <w:rsid w:val="003860D5"/>
    <w:rsid w:val="003861F8"/>
    <w:rsid w:val="003864D8"/>
    <w:rsid w:val="003864F0"/>
    <w:rsid w:val="0038675F"/>
    <w:rsid w:val="00386B1C"/>
    <w:rsid w:val="00386F9D"/>
    <w:rsid w:val="003870CF"/>
    <w:rsid w:val="00387142"/>
    <w:rsid w:val="003871F3"/>
    <w:rsid w:val="003873C7"/>
    <w:rsid w:val="0038757B"/>
    <w:rsid w:val="0038773F"/>
    <w:rsid w:val="003878FB"/>
    <w:rsid w:val="00387CC7"/>
    <w:rsid w:val="0039044E"/>
    <w:rsid w:val="00390526"/>
    <w:rsid w:val="00390979"/>
    <w:rsid w:val="00390B38"/>
    <w:rsid w:val="00390F6A"/>
    <w:rsid w:val="00391608"/>
    <w:rsid w:val="003920C6"/>
    <w:rsid w:val="003922FB"/>
    <w:rsid w:val="003928B8"/>
    <w:rsid w:val="00392D0A"/>
    <w:rsid w:val="00393248"/>
    <w:rsid w:val="003938D4"/>
    <w:rsid w:val="00393FFA"/>
    <w:rsid w:val="003946EE"/>
    <w:rsid w:val="00394CF8"/>
    <w:rsid w:val="00394FD4"/>
    <w:rsid w:val="00395101"/>
    <w:rsid w:val="00395115"/>
    <w:rsid w:val="00395165"/>
    <w:rsid w:val="0039516D"/>
    <w:rsid w:val="00395330"/>
    <w:rsid w:val="00395405"/>
    <w:rsid w:val="003955C8"/>
    <w:rsid w:val="00395857"/>
    <w:rsid w:val="0039602A"/>
    <w:rsid w:val="00396731"/>
    <w:rsid w:val="00396B29"/>
    <w:rsid w:val="00396C07"/>
    <w:rsid w:val="00397044"/>
    <w:rsid w:val="0039704D"/>
    <w:rsid w:val="00397872"/>
    <w:rsid w:val="00397B97"/>
    <w:rsid w:val="00397D54"/>
    <w:rsid w:val="003A0441"/>
    <w:rsid w:val="003A04A3"/>
    <w:rsid w:val="003A05C9"/>
    <w:rsid w:val="003A0B04"/>
    <w:rsid w:val="003A0BDB"/>
    <w:rsid w:val="003A0C92"/>
    <w:rsid w:val="003A0CA2"/>
    <w:rsid w:val="003A0F1F"/>
    <w:rsid w:val="003A1052"/>
    <w:rsid w:val="003A10BF"/>
    <w:rsid w:val="003A13C2"/>
    <w:rsid w:val="003A1590"/>
    <w:rsid w:val="003A1AC5"/>
    <w:rsid w:val="003A1F79"/>
    <w:rsid w:val="003A209A"/>
    <w:rsid w:val="003A213C"/>
    <w:rsid w:val="003A2169"/>
    <w:rsid w:val="003A2463"/>
    <w:rsid w:val="003A322A"/>
    <w:rsid w:val="003A349A"/>
    <w:rsid w:val="003A34FD"/>
    <w:rsid w:val="003A3555"/>
    <w:rsid w:val="003A4155"/>
    <w:rsid w:val="003A4311"/>
    <w:rsid w:val="003A47BC"/>
    <w:rsid w:val="003A4981"/>
    <w:rsid w:val="003A4A58"/>
    <w:rsid w:val="003A4D49"/>
    <w:rsid w:val="003A4E4C"/>
    <w:rsid w:val="003A4F75"/>
    <w:rsid w:val="003A5098"/>
    <w:rsid w:val="003A50C4"/>
    <w:rsid w:val="003A526D"/>
    <w:rsid w:val="003A566A"/>
    <w:rsid w:val="003A57C3"/>
    <w:rsid w:val="003A5D87"/>
    <w:rsid w:val="003A5E2D"/>
    <w:rsid w:val="003A64A8"/>
    <w:rsid w:val="003A65C1"/>
    <w:rsid w:val="003A66FA"/>
    <w:rsid w:val="003A6DA7"/>
    <w:rsid w:val="003A7304"/>
    <w:rsid w:val="003A74F1"/>
    <w:rsid w:val="003A7635"/>
    <w:rsid w:val="003A7A2C"/>
    <w:rsid w:val="003A7CC8"/>
    <w:rsid w:val="003A7E78"/>
    <w:rsid w:val="003B01A6"/>
    <w:rsid w:val="003B08D4"/>
    <w:rsid w:val="003B0BAB"/>
    <w:rsid w:val="003B0BDD"/>
    <w:rsid w:val="003B1155"/>
    <w:rsid w:val="003B1301"/>
    <w:rsid w:val="003B175B"/>
    <w:rsid w:val="003B1BC5"/>
    <w:rsid w:val="003B21C8"/>
    <w:rsid w:val="003B2432"/>
    <w:rsid w:val="003B2936"/>
    <w:rsid w:val="003B2DAA"/>
    <w:rsid w:val="003B35A7"/>
    <w:rsid w:val="003B3A67"/>
    <w:rsid w:val="003B3C59"/>
    <w:rsid w:val="003B4469"/>
    <w:rsid w:val="003B5378"/>
    <w:rsid w:val="003B57B7"/>
    <w:rsid w:val="003B5A7B"/>
    <w:rsid w:val="003B5BB3"/>
    <w:rsid w:val="003B5CFC"/>
    <w:rsid w:val="003B6062"/>
    <w:rsid w:val="003B69D3"/>
    <w:rsid w:val="003B6CFC"/>
    <w:rsid w:val="003B6F9A"/>
    <w:rsid w:val="003B734B"/>
    <w:rsid w:val="003B7560"/>
    <w:rsid w:val="003B75DA"/>
    <w:rsid w:val="003B7B85"/>
    <w:rsid w:val="003B7D08"/>
    <w:rsid w:val="003C0CAF"/>
    <w:rsid w:val="003C12C5"/>
    <w:rsid w:val="003C22D1"/>
    <w:rsid w:val="003C26C9"/>
    <w:rsid w:val="003C2F55"/>
    <w:rsid w:val="003C3157"/>
    <w:rsid w:val="003C34FD"/>
    <w:rsid w:val="003C35B3"/>
    <w:rsid w:val="003C3E5E"/>
    <w:rsid w:val="003C46FD"/>
    <w:rsid w:val="003C48DB"/>
    <w:rsid w:val="003C49F1"/>
    <w:rsid w:val="003C4C01"/>
    <w:rsid w:val="003C4F89"/>
    <w:rsid w:val="003C4FEB"/>
    <w:rsid w:val="003C5140"/>
    <w:rsid w:val="003C54F4"/>
    <w:rsid w:val="003C556D"/>
    <w:rsid w:val="003C55F8"/>
    <w:rsid w:val="003C5D4E"/>
    <w:rsid w:val="003C6268"/>
    <w:rsid w:val="003C68F5"/>
    <w:rsid w:val="003C69EB"/>
    <w:rsid w:val="003C73EE"/>
    <w:rsid w:val="003C7AA5"/>
    <w:rsid w:val="003D05D2"/>
    <w:rsid w:val="003D0E4E"/>
    <w:rsid w:val="003D1038"/>
    <w:rsid w:val="003D1152"/>
    <w:rsid w:val="003D1D0C"/>
    <w:rsid w:val="003D1F5D"/>
    <w:rsid w:val="003D2465"/>
    <w:rsid w:val="003D2485"/>
    <w:rsid w:val="003D2907"/>
    <w:rsid w:val="003D3521"/>
    <w:rsid w:val="003D3817"/>
    <w:rsid w:val="003D4086"/>
    <w:rsid w:val="003D4769"/>
    <w:rsid w:val="003D47E8"/>
    <w:rsid w:val="003D4AE5"/>
    <w:rsid w:val="003D4CF7"/>
    <w:rsid w:val="003D4E39"/>
    <w:rsid w:val="003D4F39"/>
    <w:rsid w:val="003D558F"/>
    <w:rsid w:val="003D566C"/>
    <w:rsid w:val="003D5FD4"/>
    <w:rsid w:val="003D6133"/>
    <w:rsid w:val="003D6175"/>
    <w:rsid w:val="003D617D"/>
    <w:rsid w:val="003D663B"/>
    <w:rsid w:val="003D6ABC"/>
    <w:rsid w:val="003D712B"/>
    <w:rsid w:val="003D728A"/>
    <w:rsid w:val="003D7387"/>
    <w:rsid w:val="003E00BB"/>
    <w:rsid w:val="003E02EA"/>
    <w:rsid w:val="003E1493"/>
    <w:rsid w:val="003E298D"/>
    <w:rsid w:val="003E2D05"/>
    <w:rsid w:val="003E2F03"/>
    <w:rsid w:val="003E3057"/>
    <w:rsid w:val="003E32BF"/>
    <w:rsid w:val="003E344A"/>
    <w:rsid w:val="003E37C9"/>
    <w:rsid w:val="003E3826"/>
    <w:rsid w:val="003E3A68"/>
    <w:rsid w:val="003E4657"/>
    <w:rsid w:val="003E46D8"/>
    <w:rsid w:val="003E481A"/>
    <w:rsid w:val="003E4BCB"/>
    <w:rsid w:val="003E4BF4"/>
    <w:rsid w:val="003E51C1"/>
    <w:rsid w:val="003E52A3"/>
    <w:rsid w:val="003E5581"/>
    <w:rsid w:val="003E55F8"/>
    <w:rsid w:val="003E5629"/>
    <w:rsid w:val="003E5EB1"/>
    <w:rsid w:val="003E614E"/>
    <w:rsid w:val="003E6A41"/>
    <w:rsid w:val="003E6CC8"/>
    <w:rsid w:val="003E6FD3"/>
    <w:rsid w:val="003E72EE"/>
    <w:rsid w:val="003E7659"/>
    <w:rsid w:val="003E76EE"/>
    <w:rsid w:val="003E7A87"/>
    <w:rsid w:val="003E7E6A"/>
    <w:rsid w:val="003F08F8"/>
    <w:rsid w:val="003F0982"/>
    <w:rsid w:val="003F1130"/>
    <w:rsid w:val="003F1BB3"/>
    <w:rsid w:val="003F2140"/>
    <w:rsid w:val="003F2199"/>
    <w:rsid w:val="003F247F"/>
    <w:rsid w:val="003F285A"/>
    <w:rsid w:val="003F2A74"/>
    <w:rsid w:val="003F2AB9"/>
    <w:rsid w:val="003F2B04"/>
    <w:rsid w:val="003F30C6"/>
    <w:rsid w:val="003F398D"/>
    <w:rsid w:val="003F3A36"/>
    <w:rsid w:val="003F3B32"/>
    <w:rsid w:val="003F3C3E"/>
    <w:rsid w:val="003F4643"/>
    <w:rsid w:val="003F5B00"/>
    <w:rsid w:val="003F693C"/>
    <w:rsid w:val="003F6AB3"/>
    <w:rsid w:val="003F7287"/>
    <w:rsid w:val="003F7856"/>
    <w:rsid w:val="003F7BE6"/>
    <w:rsid w:val="00400FC6"/>
    <w:rsid w:val="00400FFC"/>
    <w:rsid w:val="0040159E"/>
    <w:rsid w:val="00401687"/>
    <w:rsid w:val="004017BE"/>
    <w:rsid w:val="00401BB8"/>
    <w:rsid w:val="00401EF0"/>
    <w:rsid w:val="00402112"/>
    <w:rsid w:val="00402E43"/>
    <w:rsid w:val="0040310A"/>
    <w:rsid w:val="0040324D"/>
    <w:rsid w:val="004035D1"/>
    <w:rsid w:val="00404377"/>
    <w:rsid w:val="0040465B"/>
    <w:rsid w:val="00404804"/>
    <w:rsid w:val="00405133"/>
    <w:rsid w:val="0040518D"/>
    <w:rsid w:val="00405620"/>
    <w:rsid w:val="00405859"/>
    <w:rsid w:val="00405871"/>
    <w:rsid w:val="004059A1"/>
    <w:rsid w:val="00405C95"/>
    <w:rsid w:val="00405CCD"/>
    <w:rsid w:val="00405CFE"/>
    <w:rsid w:val="00405DF0"/>
    <w:rsid w:val="00405E9C"/>
    <w:rsid w:val="00405F87"/>
    <w:rsid w:val="00406352"/>
    <w:rsid w:val="00406B83"/>
    <w:rsid w:val="00406C57"/>
    <w:rsid w:val="00406F6D"/>
    <w:rsid w:val="00406FC6"/>
    <w:rsid w:val="0040741B"/>
    <w:rsid w:val="00407553"/>
    <w:rsid w:val="0040758E"/>
    <w:rsid w:val="004078D1"/>
    <w:rsid w:val="004102D1"/>
    <w:rsid w:val="0041072E"/>
    <w:rsid w:val="00410C98"/>
    <w:rsid w:val="00411545"/>
    <w:rsid w:val="004117E2"/>
    <w:rsid w:val="0041186F"/>
    <w:rsid w:val="00411934"/>
    <w:rsid w:val="00411A43"/>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EFF"/>
    <w:rsid w:val="00420B0A"/>
    <w:rsid w:val="00420F3A"/>
    <w:rsid w:val="004213EF"/>
    <w:rsid w:val="00421AC5"/>
    <w:rsid w:val="00421F49"/>
    <w:rsid w:val="00422005"/>
    <w:rsid w:val="00422077"/>
    <w:rsid w:val="0042232D"/>
    <w:rsid w:val="00422399"/>
    <w:rsid w:val="004224E0"/>
    <w:rsid w:val="00422981"/>
    <w:rsid w:val="00422994"/>
    <w:rsid w:val="00422DDB"/>
    <w:rsid w:val="00423204"/>
    <w:rsid w:val="0042387C"/>
    <w:rsid w:val="00423FC7"/>
    <w:rsid w:val="00423FE2"/>
    <w:rsid w:val="00424070"/>
    <w:rsid w:val="0042408C"/>
    <w:rsid w:val="004253A0"/>
    <w:rsid w:val="00425AB0"/>
    <w:rsid w:val="00425B8F"/>
    <w:rsid w:val="00426093"/>
    <w:rsid w:val="00426109"/>
    <w:rsid w:val="00426531"/>
    <w:rsid w:val="00426E5F"/>
    <w:rsid w:val="00426FCF"/>
    <w:rsid w:val="0042719A"/>
    <w:rsid w:val="004273EB"/>
    <w:rsid w:val="0042777D"/>
    <w:rsid w:val="004278E9"/>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CB0"/>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3F0"/>
    <w:rsid w:val="00443852"/>
    <w:rsid w:val="00443B24"/>
    <w:rsid w:val="00443BB1"/>
    <w:rsid w:val="00444168"/>
    <w:rsid w:val="00444409"/>
    <w:rsid w:val="0044494F"/>
    <w:rsid w:val="00445015"/>
    <w:rsid w:val="004452DC"/>
    <w:rsid w:val="004452F6"/>
    <w:rsid w:val="00445537"/>
    <w:rsid w:val="004468A4"/>
    <w:rsid w:val="00446EBE"/>
    <w:rsid w:val="00446F3F"/>
    <w:rsid w:val="00447218"/>
    <w:rsid w:val="004475E3"/>
    <w:rsid w:val="004477CD"/>
    <w:rsid w:val="004501F6"/>
    <w:rsid w:val="004502D7"/>
    <w:rsid w:val="00450495"/>
    <w:rsid w:val="00450D86"/>
    <w:rsid w:val="00450F04"/>
    <w:rsid w:val="00451357"/>
    <w:rsid w:val="004518E2"/>
    <w:rsid w:val="00451968"/>
    <w:rsid w:val="004528B1"/>
    <w:rsid w:val="004528C7"/>
    <w:rsid w:val="00452A98"/>
    <w:rsid w:val="00452BDA"/>
    <w:rsid w:val="00453174"/>
    <w:rsid w:val="00453750"/>
    <w:rsid w:val="004537CF"/>
    <w:rsid w:val="004538B2"/>
    <w:rsid w:val="00453932"/>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57864"/>
    <w:rsid w:val="00457CED"/>
    <w:rsid w:val="004600F8"/>
    <w:rsid w:val="00460B1A"/>
    <w:rsid w:val="00460B5A"/>
    <w:rsid w:val="00460C28"/>
    <w:rsid w:val="00460FF8"/>
    <w:rsid w:val="004610F2"/>
    <w:rsid w:val="004616E2"/>
    <w:rsid w:val="00461831"/>
    <w:rsid w:val="00461BC2"/>
    <w:rsid w:val="0046234D"/>
    <w:rsid w:val="004627EB"/>
    <w:rsid w:val="00462A88"/>
    <w:rsid w:val="00462AF2"/>
    <w:rsid w:val="00462C24"/>
    <w:rsid w:val="00463827"/>
    <w:rsid w:val="004638DA"/>
    <w:rsid w:val="00463963"/>
    <w:rsid w:val="00463BE3"/>
    <w:rsid w:val="00464012"/>
    <w:rsid w:val="00464136"/>
    <w:rsid w:val="00464530"/>
    <w:rsid w:val="00464A4E"/>
    <w:rsid w:val="00464CC8"/>
    <w:rsid w:val="00464FA2"/>
    <w:rsid w:val="004651AF"/>
    <w:rsid w:val="0046532C"/>
    <w:rsid w:val="00465447"/>
    <w:rsid w:val="00465C06"/>
    <w:rsid w:val="00465E29"/>
    <w:rsid w:val="0046633C"/>
    <w:rsid w:val="00466637"/>
    <w:rsid w:val="00466A67"/>
    <w:rsid w:val="0046700B"/>
    <w:rsid w:val="00467703"/>
    <w:rsid w:val="004677D7"/>
    <w:rsid w:val="0047048A"/>
    <w:rsid w:val="00470C96"/>
    <w:rsid w:val="00470D03"/>
    <w:rsid w:val="00471A0B"/>
    <w:rsid w:val="00471DC7"/>
    <w:rsid w:val="00471F7A"/>
    <w:rsid w:val="00471FD5"/>
    <w:rsid w:val="004720F7"/>
    <w:rsid w:val="00472E37"/>
    <w:rsid w:val="00473053"/>
    <w:rsid w:val="0047370B"/>
    <w:rsid w:val="00473730"/>
    <w:rsid w:val="00473A01"/>
    <w:rsid w:val="00473C2E"/>
    <w:rsid w:val="00474EE8"/>
    <w:rsid w:val="00474EF4"/>
    <w:rsid w:val="004753E7"/>
    <w:rsid w:val="0047560F"/>
    <w:rsid w:val="004762AB"/>
    <w:rsid w:val="00476842"/>
    <w:rsid w:val="00476B38"/>
    <w:rsid w:val="00476F46"/>
    <w:rsid w:val="00476FF6"/>
    <w:rsid w:val="00477118"/>
    <w:rsid w:val="004772F0"/>
    <w:rsid w:val="00477E83"/>
    <w:rsid w:val="00477FE3"/>
    <w:rsid w:val="004800BF"/>
    <w:rsid w:val="00480584"/>
    <w:rsid w:val="00481578"/>
    <w:rsid w:val="004819F0"/>
    <w:rsid w:val="004824AB"/>
    <w:rsid w:val="004825B2"/>
    <w:rsid w:val="00482B81"/>
    <w:rsid w:val="00482F1E"/>
    <w:rsid w:val="004831B5"/>
    <w:rsid w:val="00483577"/>
    <w:rsid w:val="004835E4"/>
    <w:rsid w:val="00483601"/>
    <w:rsid w:val="004845EC"/>
    <w:rsid w:val="004849F6"/>
    <w:rsid w:val="00484A89"/>
    <w:rsid w:val="00484FD7"/>
    <w:rsid w:val="004853E5"/>
    <w:rsid w:val="00485F76"/>
    <w:rsid w:val="00486046"/>
    <w:rsid w:val="0048628D"/>
    <w:rsid w:val="00487386"/>
    <w:rsid w:val="0048748C"/>
    <w:rsid w:val="004875C4"/>
    <w:rsid w:val="00487BA4"/>
    <w:rsid w:val="00490111"/>
    <w:rsid w:val="0049099D"/>
    <w:rsid w:val="004913A8"/>
    <w:rsid w:val="00491985"/>
    <w:rsid w:val="00491DB8"/>
    <w:rsid w:val="004921C7"/>
    <w:rsid w:val="00492C71"/>
    <w:rsid w:val="004932C7"/>
    <w:rsid w:val="004933D5"/>
    <w:rsid w:val="0049344A"/>
    <w:rsid w:val="004935A9"/>
    <w:rsid w:val="00493B57"/>
    <w:rsid w:val="00493EB7"/>
    <w:rsid w:val="0049405E"/>
    <w:rsid w:val="00494655"/>
    <w:rsid w:val="00494AC5"/>
    <w:rsid w:val="00494FD7"/>
    <w:rsid w:val="00495118"/>
    <w:rsid w:val="004953FE"/>
    <w:rsid w:val="00495917"/>
    <w:rsid w:val="00496455"/>
    <w:rsid w:val="004965DB"/>
    <w:rsid w:val="00497076"/>
    <w:rsid w:val="00497481"/>
    <w:rsid w:val="0049780D"/>
    <w:rsid w:val="00497D63"/>
    <w:rsid w:val="004A00BC"/>
    <w:rsid w:val="004A0197"/>
    <w:rsid w:val="004A03D9"/>
    <w:rsid w:val="004A03FA"/>
    <w:rsid w:val="004A053D"/>
    <w:rsid w:val="004A0D7F"/>
    <w:rsid w:val="004A0DF4"/>
    <w:rsid w:val="004A0EF9"/>
    <w:rsid w:val="004A1133"/>
    <w:rsid w:val="004A13DE"/>
    <w:rsid w:val="004A17BC"/>
    <w:rsid w:val="004A1DE1"/>
    <w:rsid w:val="004A22CC"/>
    <w:rsid w:val="004A2334"/>
    <w:rsid w:val="004A2354"/>
    <w:rsid w:val="004A24A1"/>
    <w:rsid w:val="004A2CBF"/>
    <w:rsid w:val="004A2DAA"/>
    <w:rsid w:val="004A2F6B"/>
    <w:rsid w:val="004A3117"/>
    <w:rsid w:val="004A3199"/>
    <w:rsid w:val="004A4187"/>
    <w:rsid w:val="004A4313"/>
    <w:rsid w:val="004A4813"/>
    <w:rsid w:val="004A48B2"/>
    <w:rsid w:val="004A4DA8"/>
    <w:rsid w:val="004A5377"/>
    <w:rsid w:val="004A62A0"/>
    <w:rsid w:val="004A68EB"/>
    <w:rsid w:val="004A6F98"/>
    <w:rsid w:val="004A7577"/>
    <w:rsid w:val="004A7749"/>
    <w:rsid w:val="004B030C"/>
    <w:rsid w:val="004B03E6"/>
    <w:rsid w:val="004B04F4"/>
    <w:rsid w:val="004B0E52"/>
    <w:rsid w:val="004B107F"/>
    <w:rsid w:val="004B1273"/>
    <w:rsid w:val="004B150C"/>
    <w:rsid w:val="004B1C19"/>
    <w:rsid w:val="004B1F2B"/>
    <w:rsid w:val="004B2A85"/>
    <w:rsid w:val="004B2AD8"/>
    <w:rsid w:val="004B2B0F"/>
    <w:rsid w:val="004B3166"/>
    <w:rsid w:val="004B33AB"/>
    <w:rsid w:val="004B356F"/>
    <w:rsid w:val="004B3644"/>
    <w:rsid w:val="004B378F"/>
    <w:rsid w:val="004B3D05"/>
    <w:rsid w:val="004B3D84"/>
    <w:rsid w:val="004B4243"/>
    <w:rsid w:val="004B469B"/>
    <w:rsid w:val="004B47C5"/>
    <w:rsid w:val="004B4B38"/>
    <w:rsid w:val="004B4E44"/>
    <w:rsid w:val="004B4F68"/>
    <w:rsid w:val="004B506E"/>
    <w:rsid w:val="004B51ED"/>
    <w:rsid w:val="004B5447"/>
    <w:rsid w:val="004B5499"/>
    <w:rsid w:val="004B5611"/>
    <w:rsid w:val="004B5A5C"/>
    <w:rsid w:val="004B5C16"/>
    <w:rsid w:val="004B60C7"/>
    <w:rsid w:val="004B6281"/>
    <w:rsid w:val="004B65F8"/>
    <w:rsid w:val="004B727D"/>
    <w:rsid w:val="004B75DA"/>
    <w:rsid w:val="004B767A"/>
    <w:rsid w:val="004B7B0D"/>
    <w:rsid w:val="004B7D5C"/>
    <w:rsid w:val="004B7D6F"/>
    <w:rsid w:val="004B7DC0"/>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EF2"/>
    <w:rsid w:val="004C2FEF"/>
    <w:rsid w:val="004C33B3"/>
    <w:rsid w:val="004C3873"/>
    <w:rsid w:val="004C3C67"/>
    <w:rsid w:val="004C3E32"/>
    <w:rsid w:val="004C4172"/>
    <w:rsid w:val="004C42BB"/>
    <w:rsid w:val="004C445E"/>
    <w:rsid w:val="004C4563"/>
    <w:rsid w:val="004C472C"/>
    <w:rsid w:val="004C472F"/>
    <w:rsid w:val="004C48D1"/>
    <w:rsid w:val="004C4B5E"/>
    <w:rsid w:val="004C50A6"/>
    <w:rsid w:val="004C552B"/>
    <w:rsid w:val="004C56F7"/>
    <w:rsid w:val="004C5C5B"/>
    <w:rsid w:val="004C6021"/>
    <w:rsid w:val="004C6C26"/>
    <w:rsid w:val="004C6EC2"/>
    <w:rsid w:val="004C71AC"/>
    <w:rsid w:val="004C7523"/>
    <w:rsid w:val="004C76EA"/>
    <w:rsid w:val="004D037B"/>
    <w:rsid w:val="004D0825"/>
    <w:rsid w:val="004D0F41"/>
    <w:rsid w:val="004D11F7"/>
    <w:rsid w:val="004D1586"/>
    <w:rsid w:val="004D16C0"/>
    <w:rsid w:val="004D19BA"/>
    <w:rsid w:val="004D1A4E"/>
    <w:rsid w:val="004D1AED"/>
    <w:rsid w:val="004D1E5A"/>
    <w:rsid w:val="004D215F"/>
    <w:rsid w:val="004D22C9"/>
    <w:rsid w:val="004D27A6"/>
    <w:rsid w:val="004D27E2"/>
    <w:rsid w:val="004D29FA"/>
    <w:rsid w:val="004D2CD8"/>
    <w:rsid w:val="004D3B51"/>
    <w:rsid w:val="004D3E20"/>
    <w:rsid w:val="004D437D"/>
    <w:rsid w:val="004D4A0B"/>
    <w:rsid w:val="004D4AD6"/>
    <w:rsid w:val="004D4FD5"/>
    <w:rsid w:val="004D504E"/>
    <w:rsid w:val="004D53F2"/>
    <w:rsid w:val="004D5415"/>
    <w:rsid w:val="004D54A5"/>
    <w:rsid w:val="004D57BF"/>
    <w:rsid w:val="004D5C17"/>
    <w:rsid w:val="004D6538"/>
    <w:rsid w:val="004D65D1"/>
    <w:rsid w:val="004D7195"/>
    <w:rsid w:val="004D71F6"/>
    <w:rsid w:val="004D73F9"/>
    <w:rsid w:val="004D74C1"/>
    <w:rsid w:val="004D7B14"/>
    <w:rsid w:val="004D7B25"/>
    <w:rsid w:val="004D7DC7"/>
    <w:rsid w:val="004E00FD"/>
    <w:rsid w:val="004E01AE"/>
    <w:rsid w:val="004E05A5"/>
    <w:rsid w:val="004E065F"/>
    <w:rsid w:val="004E0AA9"/>
    <w:rsid w:val="004E0C62"/>
    <w:rsid w:val="004E0D92"/>
    <w:rsid w:val="004E1026"/>
    <w:rsid w:val="004E13D9"/>
    <w:rsid w:val="004E1855"/>
    <w:rsid w:val="004E18AF"/>
    <w:rsid w:val="004E1CC5"/>
    <w:rsid w:val="004E22D5"/>
    <w:rsid w:val="004E3C56"/>
    <w:rsid w:val="004E3D08"/>
    <w:rsid w:val="004E3FF2"/>
    <w:rsid w:val="004E4316"/>
    <w:rsid w:val="004E5242"/>
    <w:rsid w:val="004E5433"/>
    <w:rsid w:val="004E546A"/>
    <w:rsid w:val="004E5811"/>
    <w:rsid w:val="004E6043"/>
    <w:rsid w:val="004E6372"/>
    <w:rsid w:val="004E6421"/>
    <w:rsid w:val="004E681F"/>
    <w:rsid w:val="004E6824"/>
    <w:rsid w:val="004E6DE1"/>
    <w:rsid w:val="004E7242"/>
    <w:rsid w:val="004E758D"/>
    <w:rsid w:val="004E76D6"/>
    <w:rsid w:val="004E77DD"/>
    <w:rsid w:val="004E7886"/>
    <w:rsid w:val="004E7B1D"/>
    <w:rsid w:val="004E7C73"/>
    <w:rsid w:val="004F077B"/>
    <w:rsid w:val="004F0B77"/>
    <w:rsid w:val="004F0CC8"/>
    <w:rsid w:val="004F130D"/>
    <w:rsid w:val="004F13E0"/>
    <w:rsid w:val="004F1717"/>
    <w:rsid w:val="004F1E2D"/>
    <w:rsid w:val="004F2123"/>
    <w:rsid w:val="004F2273"/>
    <w:rsid w:val="004F25DB"/>
    <w:rsid w:val="004F29EA"/>
    <w:rsid w:val="004F2E2D"/>
    <w:rsid w:val="004F326C"/>
    <w:rsid w:val="004F3359"/>
    <w:rsid w:val="004F3584"/>
    <w:rsid w:val="004F3742"/>
    <w:rsid w:val="004F3C10"/>
    <w:rsid w:val="004F3FC8"/>
    <w:rsid w:val="004F4226"/>
    <w:rsid w:val="004F4ACB"/>
    <w:rsid w:val="004F4D2A"/>
    <w:rsid w:val="004F4F85"/>
    <w:rsid w:val="004F573C"/>
    <w:rsid w:val="004F5779"/>
    <w:rsid w:val="004F594E"/>
    <w:rsid w:val="004F5B03"/>
    <w:rsid w:val="004F60CE"/>
    <w:rsid w:val="004F611D"/>
    <w:rsid w:val="004F656F"/>
    <w:rsid w:val="004F677C"/>
    <w:rsid w:val="004F6FC4"/>
    <w:rsid w:val="004F6FF9"/>
    <w:rsid w:val="004F77AF"/>
    <w:rsid w:val="004F7D4D"/>
    <w:rsid w:val="004F7F2F"/>
    <w:rsid w:val="00500252"/>
    <w:rsid w:val="00500A30"/>
    <w:rsid w:val="00500A8B"/>
    <w:rsid w:val="00500B57"/>
    <w:rsid w:val="00500F7A"/>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3362"/>
    <w:rsid w:val="00504060"/>
    <w:rsid w:val="00504360"/>
    <w:rsid w:val="005045A1"/>
    <w:rsid w:val="005053F1"/>
    <w:rsid w:val="00505CCD"/>
    <w:rsid w:val="00505DA9"/>
    <w:rsid w:val="00505E6E"/>
    <w:rsid w:val="005060E7"/>
    <w:rsid w:val="005061F3"/>
    <w:rsid w:val="00506882"/>
    <w:rsid w:val="00506A78"/>
    <w:rsid w:val="00506C7D"/>
    <w:rsid w:val="0050702A"/>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0A"/>
    <w:rsid w:val="005132AA"/>
    <w:rsid w:val="0051363A"/>
    <w:rsid w:val="00513D37"/>
    <w:rsid w:val="00513DBC"/>
    <w:rsid w:val="00513F90"/>
    <w:rsid w:val="00514664"/>
    <w:rsid w:val="0051544B"/>
    <w:rsid w:val="00515519"/>
    <w:rsid w:val="00515646"/>
    <w:rsid w:val="00515AA5"/>
    <w:rsid w:val="0051605E"/>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656"/>
    <w:rsid w:val="00525765"/>
    <w:rsid w:val="00525945"/>
    <w:rsid w:val="00525C10"/>
    <w:rsid w:val="00525D3D"/>
    <w:rsid w:val="00525D65"/>
    <w:rsid w:val="005267EA"/>
    <w:rsid w:val="00526B3A"/>
    <w:rsid w:val="00526FFE"/>
    <w:rsid w:val="0052708F"/>
    <w:rsid w:val="005270BF"/>
    <w:rsid w:val="00527F8F"/>
    <w:rsid w:val="005304CB"/>
    <w:rsid w:val="00531508"/>
    <w:rsid w:val="0053197B"/>
    <w:rsid w:val="00531A84"/>
    <w:rsid w:val="00531C94"/>
    <w:rsid w:val="00531F23"/>
    <w:rsid w:val="00532818"/>
    <w:rsid w:val="005337DC"/>
    <w:rsid w:val="00533E0F"/>
    <w:rsid w:val="00534239"/>
    <w:rsid w:val="005345A4"/>
    <w:rsid w:val="005345D8"/>
    <w:rsid w:val="005349D6"/>
    <w:rsid w:val="005349F6"/>
    <w:rsid w:val="00534A63"/>
    <w:rsid w:val="00535437"/>
    <w:rsid w:val="005354B8"/>
    <w:rsid w:val="005357C7"/>
    <w:rsid w:val="005359D7"/>
    <w:rsid w:val="00535AA5"/>
    <w:rsid w:val="00536914"/>
    <w:rsid w:val="0053727B"/>
    <w:rsid w:val="005377E0"/>
    <w:rsid w:val="00537897"/>
    <w:rsid w:val="0053795B"/>
    <w:rsid w:val="00537CF2"/>
    <w:rsid w:val="00537E38"/>
    <w:rsid w:val="00537E7A"/>
    <w:rsid w:val="00537F3D"/>
    <w:rsid w:val="00537F5F"/>
    <w:rsid w:val="005402E6"/>
    <w:rsid w:val="005402F0"/>
    <w:rsid w:val="00540428"/>
    <w:rsid w:val="0054048B"/>
    <w:rsid w:val="00540AAE"/>
    <w:rsid w:val="00540AE8"/>
    <w:rsid w:val="00540B00"/>
    <w:rsid w:val="00540BD7"/>
    <w:rsid w:val="00540C10"/>
    <w:rsid w:val="00540E62"/>
    <w:rsid w:val="00540E6F"/>
    <w:rsid w:val="00540F84"/>
    <w:rsid w:val="00541844"/>
    <w:rsid w:val="00541851"/>
    <w:rsid w:val="00541A81"/>
    <w:rsid w:val="00541CE6"/>
    <w:rsid w:val="00541D2B"/>
    <w:rsid w:val="00541DE4"/>
    <w:rsid w:val="005425F9"/>
    <w:rsid w:val="005429A4"/>
    <w:rsid w:val="00542C98"/>
    <w:rsid w:val="00542E96"/>
    <w:rsid w:val="005430F9"/>
    <w:rsid w:val="00543741"/>
    <w:rsid w:val="00543785"/>
    <w:rsid w:val="00543CCC"/>
    <w:rsid w:val="00543D62"/>
    <w:rsid w:val="0054409E"/>
    <w:rsid w:val="00544584"/>
    <w:rsid w:val="0054482D"/>
    <w:rsid w:val="00544AE8"/>
    <w:rsid w:val="00544EBA"/>
    <w:rsid w:val="00545020"/>
    <w:rsid w:val="005450D1"/>
    <w:rsid w:val="00545175"/>
    <w:rsid w:val="00545237"/>
    <w:rsid w:val="00545614"/>
    <w:rsid w:val="00546459"/>
    <w:rsid w:val="00546699"/>
    <w:rsid w:val="00546E18"/>
    <w:rsid w:val="00547060"/>
    <w:rsid w:val="0054709F"/>
    <w:rsid w:val="00547874"/>
    <w:rsid w:val="0054792F"/>
    <w:rsid w:val="00547BAA"/>
    <w:rsid w:val="005501BC"/>
    <w:rsid w:val="005502DC"/>
    <w:rsid w:val="0055049C"/>
    <w:rsid w:val="00550B17"/>
    <w:rsid w:val="005511AC"/>
    <w:rsid w:val="00551928"/>
    <w:rsid w:val="00551B78"/>
    <w:rsid w:val="00551DBC"/>
    <w:rsid w:val="005521AB"/>
    <w:rsid w:val="005522EE"/>
    <w:rsid w:val="0055281E"/>
    <w:rsid w:val="00552A2E"/>
    <w:rsid w:val="00552AD3"/>
    <w:rsid w:val="00552CA5"/>
    <w:rsid w:val="00552D49"/>
    <w:rsid w:val="00552F3D"/>
    <w:rsid w:val="00553792"/>
    <w:rsid w:val="00553A1A"/>
    <w:rsid w:val="00553D3E"/>
    <w:rsid w:val="00553E64"/>
    <w:rsid w:val="005542C7"/>
    <w:rsid w:val="00554615"/>
    <w:rsid w:val="005550B3"/>
    <w:rsid w:val="005554AD"/>
    <w:rsid w:val="00555831"/>
    <w:rsid w:val="005558F5"/>
    <w:rsid w:val="00555A5B"/>
    <w:rsid w:val="00556494"/>
    <w:rsid w:val="005568E0"/>
    <w:rsid w:val="00556C2E"/>
    <w:rsid w:val="00556D79"/>
    <w:rsid w:val="00556E5F"/>
    <w:rsid w:val="005574F0"/>
    <w:rsid w:val="005575CD"/>
    <w:rsid w:val="00557E7C"/>
    <w:rsid w:val="00557EC9"/>
    <w:rsid w:val="00560263"/>
    <w:rsid w:val="00560669"/>
    <w:rsid w:val="005606FD"/>
    <w:rsid w:val="00560946"/>
    <w:rsid w:val="00560C3D"/>
    <w:rsid w:val="00560E46"/>
    <w:rsid w:val="00561373"/>
    <w:rsid w:val="00561A59"/>
    <w:rsid w:val="00561C96"/>
    <w:rsid w:val="00561CDA"/>
    <w:rsid w:val="00561ED1"/>
    <w:rsid w:val="00562816"/>
    <w:rsid w:val="005628C8"/>
    <w:rsid w:val="00562EB9"/>
    <w:rsid w:val="00563D96"/>
    <w:rsid w:val="00563F1D"/>
    <w:rsid w:val="005657DE"/>
    <w:rsid w:val="00565916"/>
    <w:rsid w:val="00565E62"/>
    <w:rsid w:val="00566092"/>
    <w:rsid w:val="005666C9"/>
    <w:rsid w:val="00566774"/>
    <w:rsid w:val="00566A29"/>
    <w:rsid w:val="00566AE3"/>
    <w:rsid w:val="00566DF3"/>
    <w:rsid w:val="0056753C"/>
    <w:rsid w:val="00567799"/>
    <w:rsid w:val="00567A81"/>
    <w:rsid w:val="005700CD"/>
    <w:rsid w:val="00570B24"/>
    <w:rsid w:val="00570E24"/>
    <w:rsid w:val="00570E47"/>
    <w:rsid w:val="00570F1C"/>
    <w:rsid w:val="0057140E"/>
    <w:rsid w:val="00571BC4"/>
    <w:rsid w:val="00571DBF"/>
    <w:rsid w:val="005721C6"/>
    <w:rsid w:val="00572BF5"/>
    <w:rsid w:val="005730FF"/>
    <w:rsid w:val="0057332C"/>
    <w:rsid w:val="00573F98"/>
    <w:rsid w:val="00574003"/>
    <w:rsid w:val="005742D6"/>
    <w:rsid w:val="0057445B"/>
    <w:rsid w:val="00574495"/>
    <w:rsid w:val="00574784"/>
    <w:rsid w:val="00574903"/>
    <w:rsid w:val="00574BB5"/>
    <w:rsid w:val="00574EFF"/>
    <w:rsid w:val="00574FB2"/>
    <w:rsid w:val="0057558D"/>
    <w:rsid w:val="00575591"/>
    <w:rsid w:val="005757AA"/>
    <w:rsid w:val="00575A52"/>
    <w:rsid w:val="00575CFD"/>
    <w:rsid w:val="00575D2D"/>
    <w:rsid w:val="00576DEA"/>
    <w:rsid w:val="00576F76"/>
    <w:rsid w:val="00577014"/>
    <w:rsid w:val="00577751"/>
    <w:rsid w:val="0057777C"/>
    <w:rsid w:val="005777D3"/>
    <w:rsid w:val="005777FC"/>
    <w:rsid w:val="00577B63"/>
    <w:rsid w:val="005800F2"/>
    <w:rsid w:val="005806F1"/>
    <w:rsid w:val="00580820"/>
    <w:rsid w:val="00580AFD"/>
    <w:rsid w:val="00580EFF"/>
    <w:rsid w:val="00581AF6"/>
    <w:rsid w:val="0058229E"/>
    <w:rsid w:val="005828EE"/>
    <w:rsid w:val="00582ADB"/>
    <w:rsid w:val="00582B72"/>
    <w:rsid w:val="005830F8"/>
    <w:rsid w:val="00583736"/>
    <w:rsid w:val="00583F80"/>
    <w:rsid w:val="00584313"/>
    <w:rsid w:val="00584A61"/>
    <w:rsid w:val="00584AE3"/>
    <w:rsid w:val="00585707"/>
    <w:rsid w:val="00585988"/>
    <w:rsid w:val="00586098"/>
    <w:rsid w:val="00586233"/>
    <w:rsid w:val="00586395"/>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30A"/>
    <w:rsid w:val="0059250B"/>
    <w:rsid w:val="00592940"/>
    <w:rsid w:val="00592989"/>
    <w:rsid w:val="00592C26"/>
    <w:rsid w:val="00592CB1"/>
    <w:rsid w:val="00592D2B"/>
    <w:rsid w:val="00592E37"/>
    <w:rsid w:val="00593AF9"/>
    <w:rsid w:val="00594162"/>
    <w:rsid w:val="00594396"/>
    <w:rsid w:val="005943A2"/>
    <w:rsid w:val="0059463B"/>
    <w:rsid w:val="00594B07"/>
    <w:rsid w:val="00594C15"/>
    <w:rsid w:val="005953FC"/>
    <w:rsid w:val="00595F6D"/>
    <w:rsid w:val="005960C9"/>
    <w:rsid w:val="0059657E"/>
    <w:rsid w:val="00596956"/>
    <w:rsid w:val="00596AB8"/>
    <w:rsid w:val="00596D40"/>
    <w:rsid w:val="005970DC"/>
    <w:rsid w:val="00597266"/>
    <w:rsid w:val="00597280"/>
    <w:rsid w:val="00597FBB"/>
    <w:rsid w:val="00597FE9"/>
    <w:rsid w:val="005A015F"/>
    <w:rsid w:val="005A024A"/>
    <w:rsid w:val="005A0271"/>
    <w:rsid w:val="005A0324"/>
    <w:rsid w:val="005A04BE"/>
    <w:rsid w:val="005A06B1"/>
    <w:rsid w:val="005A06EC"/>
    <w:rsid w:val="005A06F7"/>
    <w:rsid w:val="005A0735"/>
    <w:rsid w:val="005A098D"/>
    <w:rsid w:val="005A0D15"/>
    <w:rsid w:val="005A0EF1"/>
    <w:rsid w:val="005A0F7E"/>
    <w:rsid w:val="005A13E7"/>
    <w:rsid w:val="005A143C"/>
    <w:rsid w:val="005A18B4"/>
    <w:rsid w:val="005A1A56"/>
    <w:rsid w:val="005A1BEF"/>
    <w:rsid w:val="005A1C8E"/>
    <w:rsid w:val="005A1FAC"/>
    <w:rsid w:val="005A2097"/>
    <w:rsid w:val="005A23F7"/>
    <w:rsid w:val="005A2A95"/>
    <w:rsid w:val="005A2B02"/>
    <w:rsid w:val="005A2C06"/>
    <w:rsid w:val="005A3208"/>
    <w:rsid w:val="005A337F"/>
    <w:rsid w:val="005A3547"/>
    <w:rsid w:val="005A3718"/>
    <w:rsid w:val="005A3BD2"/>
    <w:rsid w:val="005A3E72"/>
    <w:rsid w:val="005A444D"/>
    <w:rsid w:val="005A4AAA"/>
    <w:rsid w:val="005A581E"/>
    <w:rsid w:val="005A5A7F"/>
    <w:rsid w:val="005A5AF0"/>
    <w:rsid w:val="005A5B91"/>
    <w:rsid w:val="005A5FE1"/>
    <w:rsid w:val="005A61B9"/>
    <w:rsid w:val="005A66F2"/>
    <w:rsid w:val="005A677E"/>
    <w:rsid w:val="005A6FA3"/>
    <w:rsid w:val="005A7091"/>
    <w:rsid w:val="005A70EE"/>
    <w:rsid w:val="005A7421"/>
    <w:rsid w:val="005A7C6E"/>
    <w:rsid w:val="005B083D"/>
    <w:rsid w:val="005B0C78"/>
    <w:rsid w:val="005B188C"/>
    <w:rsid w:val="005B198F"/>
    <w:rsid w:val="005B1EB0"/>
    <w:rsid w:val="005B235D"/>
    <w:rsid w:val="005B2466"/>
    <w:rsid w:val="005B2515"/>
    <w:rsid w:val="005B2A14"/>
    <w:rsid w:val="005B2D34"/>
    <w:rsid w:val="005B3146"/>
    <w:rsid w:val="005B31C4"/>
    <w:rsid w:val="005B325E"/>
    <w:rsid w:val="005B3370"/>
    <w:rsid w:val="005B39EF"/>
    <w:rsid w:val="005B3B82"/>
    <w:rsid w:val="005B3BE8"/>
    <w:rsid w:val="005B3C78"/>
    <w:rsid w:val="005B3E1E"/>
    <w:rsid w:val="005B406E"/>
    <w:rsid w:val="005B4649"/>
    <w:rsid w:val="005B46CB"/>
    <w:rsid w:val="005B49CC"/>
    <w:rsid w:val="005B4B7F"/>
    <w:rsid w:val="005B51B8"/>
    <w:rsid w:val="005B549A"/>
    <w:rsid w:val="005B60AA"/>
    <w:rsid w:val="005B694D"/>
    <w:rsid w:val="005B6DD2"/>
    <w:rsid w:val="005B776C"/>
    <w:rsid w:val="005B77A0"/>
    <w:rsid w:val="005B7BD7"/>
    <w:rsid w:val="005B7D2C"/>
    <w:rsid w:val="005B7EE3"/>
    <w:rsid w:val="005B7F18"/>
    <w:rsid w:val="005C0023"/>
    <w:rsid w:val="005C0449"/>
    <w:rsid w:val="005C0BA6"/>
    <w:rsid w:val="005C0E08"/>
    <w:rsid w:val="005C0FBC"/>
    <w:rsid w:val="005C114D"/>
    <w:rsid w:val="005C1C73"/>
    <w:rsid w:val="005C2767"/>
    <w:rsid w:val="005C2DEC"/>
    <w:rsid w:val="005C343E"/>
    <w:rsid w:val="005C384E"/>
    <w:rsid w:val="005C3C17"/>
    <w:rsid w:val="005C3DFA"/>
    <w:rsid w:val="005C3ED6"/>
    <w:rsid w:val="005C4013"/>
    <w:rsid w:val="005C4540"/>
    <w:rsid w:val="005C4660"/>
    <w:rsid w:val="005C4C4E"/>
    <w:rsid w:val="005C53A5"/>
    <w:rsid w:val="005C560E"/>
    <w:rsid w:val="005C569F"/>
    <w:rsid w:val="005C582F"/>
    <w:rsid w:val="005C58BD"/>
    <w:rsid w:val="005C5AB3"/>
    <w:rsid w:val="005C5CB7"/>
    <w:rsid w:val="005C5FCD"/>
    <w:rsid w:val="005C6450"/>
    <w:rsid w:val="005C64D2"/>
    <w:rsid w:val="005C6679"/>
    <w:rsid w:val="005C6AB4"/>
    <w:rsid w:val="005C7563"/>
    <w:rsid w:val="005C7763"/>
    <w:rsid w:val="005C7A22"/>
    <w:rsid w:val="005C7BF3"/>
    <w:rsid w:val="005D0959"/>
    <w:rsid w:val="005D097C"/>
    <w:rsid w:val="005D0E33"/>
    <w:rsid w:val="005D14EA"/>
    <w:rsid w:val="005D1571"/>
    <w:rsid w:val="005D1D8E"/>
    <w:rsid w:val="005D1FF0"/>
    <w:rsid w:val="005D2381"/>
    <w:rsid w:val="005D2569"/>
    <w:rsid w:val="005D2811"/>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128"/>
    <w:rsid w:val="005D643F"/>
    <w:rsid w:val="005D6492"/>
    <w:rsid w:val="005D66A4"/>
    <w:rsid w:val="005D6B25"/>
    <w:rsid w:val="005D6CFD"/>
    <w:rsid w:val="005D6E1B"/>
    <w:rsid w:val="005D77B0"/>
    <w:rsid w:val="005D782A"/>
    <w:rsid w:val="005E0755"/>
    <w:rsid w:val="005E0F43"/>
    <w:rsid w:val="005E0FD3"/>
    <w:rsid w:val="005E135B"/>
    <w:rsid w:val="005E1527"/>
    <w:rsid w:val="005E1BB1"/>
    <w:rsid w:val="005E1F24"/>
    <w:rsid w:val="005E1F5A"/>
    <w:rsid w:val="005E205B"/>
    <w:rsid w:val="005E293D"/>
    <w:rsid w:val="005E2E3C"/>
    <w:rsid w:val="005E3716"/>
    <w:rsid w:val="005E3FF5"/>
    <w:rsid w:val="005E4215"/>
    <w:rsid w:val="005E44FB"/>
    <w:rsid w:val="005E4625"/>
    <w:rsid w:val="005E4BD6"/>
    <w:rsid w:val="005E4FA2"/>
    <w:rsid w:val="005E5432"/>
    <w:rsid w:val="005E5576"/>
    <w:rsid w:val="005E58CC"/>
    <w:rsid w:val="005E59B7"/>
    <w:rsid w:val="005E5A8C"/>
    <w:rsid w:val="005E6242"/>
    <w:rsid w:val="005E677D"/>
    <w:rsid w:val="005E6E8C"/>
    <w:rsid w:val="005E7240"/>
    <w:rsid w:val="005E729F"/>
    <w:rsid w:val="005E72A2"/>
    <w:rsid w:val="005E736A"/>
    <w:rsid w:val="005E78A8"/>
    <w:rsid w:val="005E7BB1"/>
    <w:rsid w:val="005E7C1C"/>
    <w:rsid w:val="005F028F"/>
    <w:rsid w:val="005F0340"/>
    <w:rsid w:val="005F054A"/>
    <w:rsid w:val="005F0696"/>
    <w:rsid w:val="005F0CE3"/>
    <w:rsid w:val="005F11F2"/>
    <w:rsid w:val="005F1632"/>
    <w:rsid w:val="005F199C"/>
    <w:rsid w:val="005F2650"/>
    <w:rsid w:val="005F2709"/>
    <w:rsid w:val="005F270A"/>
    <w:rsid w:val="005F2AE2"/>
    <w:rsid w:val="005F2B52"/>
    <w:rsid w:val="005F2B72"/>
    <w:rsid w:val="005F3095"/>
    <w:rsid w:val="005F3AEE"/>
    <w:rsid w:val="005F4288"/>
    <w:rsid w:val="005F463B"/>
    <w:rsid w:val="005F4A08"/>
    <w:rsid w:val="005F4E34"/>
    <w:rsid w:val="005F524F"/>
    <w:rsid w:val="005F6029"/>
    <w:rsid w:val="005F60E7"/>
    <w:rsid w:val="005F6717"/>
    <w:rsid w:val="005F6A3B"/>
    <w:rsid w:val="005F73B1"/>
    <w:rsid w:val="005F7732"/>
    <w:rsid w:val="005F7852"/>
    <w:rsid w:val="0060018E"/>
    <w:rsid w:val="006007BB"/>
    <w:rsid w:val="00600903"/>
    <w:rsid w:val="00600AB7"/>
    <w:rsid w:val="00600C64"/>
    <w:rsid w:val="00600C74"/>
    <w:rsid w:val="00600F73"/>
    <w:rsid w:val="00600F81"/>
    <w:rsid w:val="0060131A"/>
    <w:rsid w:val="00601402"/>
    <w:rsid w:val="006016CA"/>
    <w:rsid w:val="00601E05"/>
    <w:rsid w:val="00601F82"/>
    <w:rsid w:val="00603CDE"/>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6E66"/>
    <w:rsid w:val="0060754E"/>
    <w:rsid w:val="00607836"/>
    <w:rsid w:val="00610438"/>
    <w:rsid w:val="0061099C"/>
    <w:rsid w:val="006111E0"/>
    <w:rsid w:val="006119A1"/>
    <w:rsid w:val="00611B56"/>
    <w:rsid w:val="0061201C"/>
    <w:rsid w:val="00612065"/>
    <w:rsid w:val="006122E9"/>
    <w:rsid w:val="00612964"/>
    <w:rsid w:val="0061338C"/>
    <w:rsid w:val="0061339E"/>
    <w:rsid w:val="00613531"/>
    <w:rsid w:val="00613A0F"/>
    <w:rsid w:val="00613BA9"/>
    <w:rsid w:val="00614265"/>
    <w:rsid w:val="006143BA"/>
    <w:rsid w:val="006144D8"/>
    <w:rsid w:val="0061494F"/>
    <w:rsid w:val="00614BE5"/>
    <w:rsid w:val="00615158"/>
    <w:rsid w:val="006156E5"/>
    <w:rsid w:val="00615EBF"/>
    <w:rsid w:val="0061696E"/>
    <w:rsid w:val="00616DBF"/>
    <w:rsid w:val="00617147"/>
    <w:rsid w:val="00617A02"/>
    <w:rsid w:val="00617A14"/>
    <w:rsid w:val="00617BD0"/>
    <w:rsid w:val="00620477"/>
    <w:rsid w:val="006204B2"/>
    <w:rsid w:val="006204D9"/>
    <w:rsid w:val="00620C13"/>
    <w:rsid w:val="00620C1C"/>
    <w:rsid w:val="00620C25"/>
    <w:rsid w:val="00620DA8"/>
    <w:rsid w:val="00621324"/>
    <w:rsid w:val="0062166B"/>
    <w:rsid w:val="0062193A"/>
    <w:rsid w:val="00621C65"/>
    <w:rsid w:val="00622201"/>
    <w:rsid w:val="006223DB"/>
    <w:rsid w:val="00622426"/>
    <w:rsid w:val="006224C4"/>
    <w:rsid w:val="006229E7"/>
    <w:rsid w:val="006229F9"/>
    <w:rsid w:val="00622F63"/>
    <w:rsid w:val="00623588"/>
    <w:rsid w:val="00623BAA"/>
    <w:rsid w:val="00623BBC"/>
    <w:rsid w:val="00623F83"/>
    <w:rsid w:val="0062475C"/>
    <w:rsid w:val="006248E4"/>
    <w:rsid w:val="00624F68"/>
    <w:rsid w:val="00625040"/>
    <w:rsid w:val="0062559A"/>
    <w:rsid w:val="00625F33"/>
    <w:rsid w:val="006263E0"/>
    <w:rsid w:val="00626DF4"/>
    <w:rsid w:val="00627042"/>
    <w:rsid w:val="006273C4"/>
    <w:rsid w:val="00627D5C"/>
    <w:rsid w:val="00627D77"/>
    <w:rsid w:val="00627E97"/>
    <w:rsid w:val="00630249"/>
    <w:rsid w:val="006302F0"/>
    <w:rsid w:val="00630482"/>
    <w:rsid w:val="00630CAF"/>
    <w:rsid w:val="006313BA"/>
    <w:rsid w:val="00631A32"/>
    <w:rsid w:val="00631E57"/>
    <w:rsid w:val="00631FEA"/>
    <w:rsid w:val="00632A67"/>
    <w:rsid w:val="006332F7"/>
    <w:rsid w:val="00633344"/>
    <w:rsid w:val="00633AB1"/>
    <w:rsid w:val="00633C06"/>
    <w:rsid w:val="0063439B"/>
    <w:rsid w:val="006346F9"/>
    <w:rsid w:val="00634975"/>
    <w:rsid w:val="0063503E"/>
    <w:rsid w:val="006350EE"/>
    <w:rsid w:val="00635446"/>
    <w:rsid w:val="00635774"/>
    <w:rsid w:val="00635BA4"/>
    <w:rsid w:val="00635CFC"/>
    <w:rsid w:val="006362B6"/>
    <w:rsid w:val="00636612"/>
    <w:rsid w:val="00637107"/>
    <w:rsid w:val="00637279"/>
    <w:rsid w:val="0063793E"/>
    <w:rsid w:val="00637D77"/>
    <w:rsid w:val="006405E2"/>
    <w:rsid w:val="006407AC"/>
    <w:rsid w:val="00641078"/>
    <w:rsid w:val="0064128F"/>
    <w:rsid w:val="0064182B"/>
    <w:rsid w:val="00641AA7"/>
    <w:rsid w:val="00641BFE"/>
    <w:rsid w:val="00641D7F"/>
    <w:rsid w:val="00641E64"/>
    <w:rsid w:val="00642E9A"/>
    <w:rsid w:val="006433AA"/>
    <w:rsid w:val="0064357D"/>
    <w:rsid w:val="00643692"/>
    <w:rsid w:val="00643907"/>
    <w:rsid w:val="00643B87"/>
    <w:rsid w:val="00643C8B"/>
    <w:rsid w:val="006442BF"/>
    <w:rsid w:val="006449EC"/>
    <w:rsid w:val="00644F3C"/>
    <w:rsid w:val="00644F55"/>
    <w:rsid w:val="00645061"/>
    <w:rsid w:val="00645A5C"/>
    <w:rsid w:val="00645FF5"/>
    <w:rsid w:val="00646358"/>
    <w:rsid w:val="0064644A"/>
    <w:rsid w:val="00646692"/>
    <w:rsid w:val="00646B75"/>
    <w:rsid w:val="00646CCB"/>
    <w:rsid w:val="00646E73"/>
    <w:rsid w:val="00647183"/>
    <w:rsid w:val="0064744D"/>
    <w:rsid w:val="00647620"/>
    <w:rsid w:val="00647837"/>
    <w:rsid w:val="00647C8C"/>
    <w:rsid w:val="00650372"/>
    <w:rsid w:val="00650515"/>
    <w:rsid w:val="00650B44"/>
    <w:rsid w:val="00650B48"/>
    <w:rsid w:val="00650CAD"/>
    <w:rsid w:val="00651206"/>
    <w:rsid w:val="00651C4B"/>
    <w:rsid w:val="00651DDE"/>
    <w:rsid w:val="00651E4A"/>
    <w:rsid w:val="00652049"/>
    <w:rsid w:val="00652136"/>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BD2"/>
    <w:rsid w:val="00654CF7"/>
    <w:rsid w:val="00654F04"/>
    <w:rsid w:val="00655492"/>
    <w:rsid w:val="00655872"/>
    <w:rsid w:val="00655A0B"/>
    <w:rsid w:val="00655E28"/>
    <w:rsid w:val="00656562"/>
    <w:rsid w:val="00656850"/>
    <w:rsid w:val="00656B8A"/>
    <w:rsid w:val="00657043"/>
    <w:rsid w:val="0065719F"/>
    <w:rsid w:val="00657305"/>
    <w:rsid w:val="00657526"/>
    <w:rsid w:val="00657534"/>
    <w:rsid w:val="00657933"/>
    <w:rsid w:val="00657AFD"/>
    <w:rsid w:val="0066068E"/>
    <w:rsid w:val="00660B69"/>
    <w:rsid w:val="00660C61"/>
    <w:rsid w:val="00661105"/>
    <w:rsid w:val="006613CA"/>
    <w:rsid w:val="006613F3"/>
    <w:rsid w:val="00661971"/>
    <w:rsid w:val="00661F04"/>
    <w:rsid w:val="0066223C"/>
    <w:rsid w:val="00662248"/>
    <w:rsid w:val="00662684"/>
    <w:rsid w:val="00662D4F"/>
    <w:rsid w:val="00662F27"/>
    <w:rsid w:val="0066377F"/>
    <w:rsid w:val="006639BD"/>
    <w:rsid w:val="00663DDF"/>
    <w:rsid w:val="00663F4E"/>
    <w:rsid w:val="00664060"/>
    <w:rsid w:val="0066414A"/>
    <w:rsid w:val="00664E13"/>
    <w:rsid w:val="00665352"/>
    <w:rsid w:val="00665536"/>
    <w:rsid w:val="00665873"/>
    <w:rsid w:val="006665F1"/>
    <w:rsid w:val="006668F1"/>
    <w:rsid w:val="00666BD0"/>
    <w:rsid w:val="00666D19"/>
    <w:rsid w:val="00666E20"/>
    <w:rsid w:val="00666E76"/>
    <w:rsid w:val="00666FD4"/>
    <w:rsid w:val="00667515"/>
    <w:rsid w:val="006676D8"/>
    <w:rsid w:val="006677AA"/>
    <w:rsid w:val="00667F7C"/>
    <w:rsid w:val="00670651"/>
    <w:rsid w:val="006709A0"/>
    <w:rsid w:val="00670C56"/>
    <w:rsid w:val="00670E1B"/>
    <w:rsid w:val="00670ECE"/>
    <w:rsid w:val="00671898"/>
    <w:rsid w:val="00671C9C"/>
    <w:rsid w:val="00671EAF"/>
    <w:rsid w:val="00672109"/>
    <w:rsid w:val="0067274F"/>
    <w:rsid w:val="00672807"/>
    <w:rsid w:val="00672910"/>
    <w:rsid w:val="00672BB2"/>
    <w:rsid w:val="00672F64"/>
    <w:rsid w:val="00673156"/>
    <w:rsid w:val="0067316D"/>
    <w:rsid w:val="00673790"/>
    <w:rsid w:val="0067380D"/>
    <w:rsid w:val="00673880"/>
    <w:rsid w:val="00673F15"/>
    <w:rsid w:val="00674120"/>
    <w:rsid w:val="006744A9"/>
    <w:rsid w:val="0067471D"/>
    <w:rsid w:val="006747A4"/>
    <w:rsid w:val="00674DF2"/>
    <w:rsid w:val="00675048"/>
    <w:rsid w:val="00675942"/>
    <w:rsid w:val="00675CCC"/>
    <w:rsid w:val="00676364"/>
    <w:rsid w:val="0067654E"/>
    <w:rsid w:val="006766BE"/>
    <w:rsid w:val="006768CD"/>
    <w:rsid w:val="006774CA"/>
    <w:rsid w:val="006774E5"/>
    <w:rsid w:val="00677AA1"/>
    <w:rsid w:val="00677BA6"/>
    <w:rsid w:val="00677BCF"/>
    <w:rsid w:val="00677C2E"/>
    <w:rsid w:val="00677E5D"/>
    <w:rsid w:val="00677F05"/>
    <w:rsid w:val="0068025C"/>
    <w:rsid w:val="00680554"/>
    <w:rsid w:val="0068064C"/>
    <w:rsid w:val="006809FA"/>
    <w:rsid w:val="00680D5C"/>
    <w:rsid w:val="00680E32"/>
    <w:rsid w:val="00681BCB"/>
    <w:rsid w:val="00681EF6"/>
    <w:rsid w:val="00682064"/>
    <w:rsid w:val="006820C5"/>
    <w:rsid w:val="006822C6"/>
    <w:rsid w:val="00682B7E"/>
    <w:rsid w:val="00682C1E"/>
    <w:rsid w:val="00683146"/>
    <w:rsid w:val="0068376C"/>
    <w:rsid w:val="00683921"/>
    <w:rsid w:val="00683D50"/>
    <w:rsid w:val="00683E5B"/>
    <w:rsid w:val="00683FD1"/>
    <w:rsid w:val="00684398"/>
    <w:rsid w:val="00684A33"/>
    <w:rsid w:val="00684A91"/>
    <w:rsid w:val="00684EBC"/>
    <w:rsid w:val="00684FE7"/>
    <w:rsid w:val="00684FFE"/>
    <w:rsid w:val="00685174"/>
    <w:rsid w:val="00685345"/>
    <w:rsid w:val="006855AF"/>
    <w:rsid w:val="006864EB"/>
    <w:rsid w:val="006865B8"/>
    <w:rsid w:val="006869E4"/>
    <w:rsid w:val="00686FB0"/>
    <w:rsid w:val="00690452"/>
    <w:rsid w:val="006909C1"/>
    <w:rsid w:val="00690F29"/>
    <w:rsid w:val="00690FDD"/>
    <w:rsid w:val="00692287"/>
    <w:rsid w:val="00692289"/>
    <w:rsid w:val="00692685"/>
    <w:rsid w:val="00692919"/>
    <w:rsid w:val="006929EB"/>
    <w:rsid w:val="00693145"/>
    <w:rsid w:val="006933C1"/>
    <w:rsid w:val="00693590"/>
    <w:rsid w:val="00693809"/>
    <w:rsid w:val="0069384A"/>
    <w:rsid w:val="006939D0"/>
    <w:rsid w:val="00693A72"/>
    <w:rsid w:val="00693E0E"/>
    <w:rsid w:val="00693E19"/>
    <w:rsid w:val="00693EA6"/>
    <w:rsid w:val="0069416D"/>
    <w:rsid w:val="0069435A"/>
    <w:rsid w:val="0069461E"/>
    <w:rsid w:val="00694BC3"/>
    <w:rsid w:val="00694CBC"/>
    <w:rsid w:val="00694D7D"/>
    <w:rsid w:val="00694EAA"/>
    <w:rsid w:val="006952A8"/>
    <w:rsid w:val="006954BB"/>
    <w:rsid w:val="006956B6"/>
    <w:rsid w:val="0069586D"/>
    <w:rsid w:val="0069679A"/>
    <w:rsid w:val="00696D3D"/>
    <w:rsid w:val="00697067"/>
    <w:rsid w:val="00697231"/>
    <w:rsid w:val="00697331"/>
    <w:rsid w:val="006973FA"/>
    <w:rsid w:val="0069750A"/>
    <w:rsid w:val="006A0549"/>
    <w:rsid w:val="006A0F4F"/>
    <w:rsid w:val="006A15D5"/>
    <w:rsid w:val="006A16CE"/>
    <w:rsid w:val="006A1803"/>
    <w:rsid w:val="006A19B3"/>
    <w:rsid w:val="006A1A1F"/>
    <w:rsid w:val="006A1D98"/>
    <w:rsid w:val="006A2E5B"/>
    <w:rsid w:val="006A2FE1"/>
    <w:rsid w:val="006A30D3"/>
    <w:rsid w:val="006A3141"/>
    <w:rsid w:val="006A3712"/>
    <w:rsid w:val="006A3987"/>
    <w:rsid w:val="006A4455"/>
    <w:rsid w:val="006A44F5"/>
    <w:rsid w:val="006A4D39"/>
    <w:rsid w:val="006A4E70"/>
    <w:rsid w:val="006A53F0"/>
    <w:rsid w:val="006A54D4"/>
    <w:rsid w:val="006A5985"/>
    <w:rsid w:val="006A5E9D"/>
    <w:rsid w:val="006A5FB9"/>
    <w:rsid w:val="006A6230"/>
    <w:rsid w:val="006A6720"/>
    <w:rsid w:val="006A69C9"/>
    <w:rsid w:val="006A6C47"/>
    <w:rsid w:val="006A6D73"/>
    <w:rsid w:val="006A766F"/>
    <w:rsid w:val="006A7839"/>
    <w:rsid w:val="006A78C6"/>
    <w:rsid w:val="006A7F4E"/>
    <w:rsid w:val="006A7F6A"/>
    <w:rsid w:val="006B0757"/>
    <w:rsid w:val="006B082C"/>
    <w:rsid w:val="006B0AE5"/>
    <w:rsid w:val="006B1394"/>
    <w:rsid w:val="006B13AD"/>
    <w:rsid w:val="006B1735"/>
    <w:rsid w:val="006B1D49"/>
    <w:rsid w:val="006B2270"/>
    <w:rsid w:val="006B247D"/>
    <w:rsid w:val="006B2B09"/>
    <w:rsid w:val="006B2C8F"/>
    <w:rsid w:val="006B2EB3"/>
    <w:rsid w:val="006B3144"/>
    <w:rsid w:val="006B3848"/>
    <w:rsid w:val="006B3BCF"/>
    <w:rsid w:val="006B3E64"/>
    <w:rsid w:val="006B4696"/>
    <w:rsid w:val="006B47F9"/>
    <w:rsid w:val="006B4C25"/>
    <w:rsid w:val="006B4EE0"/>
    <w:rsid w:val="006B4F22"/>
    <w:rsid w:val="006B5659"/>
    <w:rsid w:val="006B5AF5"/>
    <w:rsid w:val="006B5B2A"/>
    <w:rsid w:val="006B5BE5"/>
    <w:rsid w:val="006B5F06"/>
    <w:rsid w:val="006B6104"/>
    <w:rsid w:val="006B67AA"/>
    <w:rsid w:val="006B6D93"/>
    <w:rsid w:val="006B766F"/>
    <w:rsid w:val="006B7854"/>
    <w:rsid w:val="006B7A0E"/>
    <w:rsid w:val="006B7A76"/>
    <w:rsid w:val="006B7D6C"/>
    <w:rsid w:val="006C0006"/>
    <w:rsid w:val="006C0645"/>
    <w:rsid w:val="006C06AD"/>
    <w:rsid w:val="006C0C3B"/>
    <w:rsid w:val="006C0E56"/>
    <w:rsid w:val="006C1040"/>
    <w:rsid w:val="006C1179"/>
    <w:rsid w:val="006C1A79"/>
    <w:rsid w:val="006C215C"/>
    <w:rsid w:val="006C2B65"/>
    <w:rsid w:val="006C30C7"/>
    <w:rsid w:val="006C3605"/>
    <w:rsid w:val="006C3607"/>
    <w:rsid w:val="006C3AE3"/>
    <w:rsid w:val="006C3E39"/>
    <w:rsid w:val="006C41A5"/>
    <w:rsid w:val="006C4564"/>
    <w:rsid w:val="006C47A0"/>
    <w:rsid w:val="006C47BA"/>
    <w:rsid w:val="006C4F4D"/>
    <w:rsid w:val="006C506E"/>
    <w:rsid w:val="006C5201"/>
    <w:rsid w:val="006C5B58"/>
    <w:rsid w:val="006C5E60"/>
    <w:rsid w:val="006C6315"/>
    <w:rsid w:val="006C6CB1"/>
    <w:rsid w:val="006C7098"/>
    <w:rsid w:val="006C7551"/>
    <w:rsid w:val="006C7B1F"/>
    <w:rsid w:val="006D0C25"/>
    <w:rsid w:val="006D0ED0"/>
    <w:rsid w:val="006D1082"/>
    <w:rsid w:val="006D1251"/>
    <w:rsid w:val="006D13A1"/>
    <w:rsid w:val="006D1434"/>
    <w:rsid w:val="006D15DC"/>
    <w:rsid w:val="006D1CBF"/>
    <w:rsid w:val="006D1F9B"/>
    <w:rsid w:val="006D2437"/>
    <w:rsid w:val="006D294C"/>
    <w:rsid w:val="006D3292"/>
    <w:rsid w:val="006D3854"/>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2C7"/>
    <w:rsid w:val="006D74A6"/>
    <w:rsid w:val="006D75D2"/>
    <w:rsid w:val="006D7656"/>
    <w:rsid w:val="006D773E"/>
    <w:rsid w:val="006D7ABC"/>
    <w:rsid w:val="006D7F39"/>
    <w:rsid w:val="006E03A1"/>
    <w:rsid w:val="006E096C"/>
    <w:rsid w:val="006E0C71"/>
    <w:rsid w:val="006E161D"/>
    <w:rsid w:val="006E17F2"/>
    <w:rsid w:val="006E1AA5"/>
    <w:rsid w:val="006E1BDC"/>
    <w:rsid w:val="006E1D49"/>
    <w:rsid w:val="006E2201"/>
    <w:rsid w:val="006E2958"/>
    <w:rsid w:val="006E352D"/>
    <w:rsid w:val="006E388E"/>
    <w:rsid w:val="006E3D42"/>
    <w:rsid w:val="006E460F"/>
    <w:rsid w:val="006E4647"/>
    <w:rsid w:val="006E4957"/>
    <w:rsid w:val="006E4BA6"/>
    <w:rsid w:val="006E4D4F"/>
    <w:rsid w:val="006E4DB8"/>
    <w:rsid w:val="006E513D"/>
    <w:rsid w:val="006E514B"/>
    <w:rsid w:val="006E554C"/>
    <w:rsid w:val="006E5C81"/>
    <w:rsid w:val="006E5DC5"/>
    <w:rsid w:val="006E5EF3"/>
    <w:rsid w:val="006E635C"/>
    <w:rsid w:val="006E699D"/>
    <w:rsid w:val="006E6EB3"/>
    <w:rsid w:val="006E7266"/>
    <w:rsid w:val="006E75D7"/>
    <w:rsid w:val="006F0789"/>
    <w:rsid w:val="006F1257"/>
    <w:rsid w:val="006F1486"/>
    <w:rsid w:val="006F18AD"/>
    <w:rsid w:val="006F1AC2"/>
    <w:rsid w:val="006F1FA4"/>
    <w:rsid w:val="006F24DF"/>
    <w:rsid w:val="006F2891"/>
    <w:rsid w:val="006F295D"/>
    <w:rsid w:val="006F3348"/>
    <w:rsid w:val="006F34F4"/>
    <w:rsid w:val="006F3BBB"/>
    <w:rsid w:val="006F3DC3"/>
    <w:rsid w:val="006F4B31"/>
    <w:rsid w:val="006F4F48"/>
    <w:rsid w:val="006F5919"/>
    <w:rsid w:val="006F61C2"/>
    <w:rsid w:val="006F61F7"/>
    <w:rsid w:val="006F6800"/>
    <w:rsid w:val="006F6AD1"/>
    <w:rsid w:val="006F6DAD"/>
    <w:rsid w:val="006F6F86"/>
    <w:rsid w:val="006F71D9"/>
    <w:rsid w:val="006F7490"/>
    <w:rsid w:val="00700C00"/>
    <w:rsid w:val="00700C05"/>
    <w:rsid w:val="00701241"/>
    <w:rsid w:val="007013CD"/>
    <w:rsid w:val="00701730"/>
    <w:rsid w:val="00701A6D"/>
    <w:rsid w:val="0070267D"/>
    <w:rsid w:val="007027A4"/>
    <w:rsid w:val="00702A83"/>
    <w:rsid w:val="00702C0F"/>
    <w:rsid w:val="0070374F"/>
    <w:rsid w:val="00703889"/>
    <w:rsid w:val="007038C4"/>
    <w:rsid w:val="007038FC"/>
    <w:rsid w:val="007041DB"/>
    <w:rsid w:val="00704221"/>
    <w:rsid w:val="0070462B"/>
    <w:rsid w:val="007048A7"/>
    <w:rsid w:val="00704979"/>
    <w:rsid w:val="00704CD1"/>
    <w:rsid w:val="00704D6E"/>
    <w:rsid w:val="00704FB0"/>
    <w:rsid w:val="0070547D"/>
    <w:rsid w:val="007055E3"/>
    <w:rsid w:val="00705C1D"/>
    <w:rsid w:val="00705CB1"/>
    <w:rsid w:val="00705DC4"/>
    <w:rsid w:val="00705E64"/>
    <w:rsid w:val="0070652F"/>
    <w:rsid w:val="00706631"/>
    <w:rsid w:val="0070669E"/>
    <w:rsid w:val="00706B57"/>
    <w:rsid w:val="00706E58"/>
    <w:rsid w:val="00707602"/>
    <w:rsid w:val="007076B0"/>
    <w:rsid w:val="0070774D"/>
    <w:rsid w:val="007077D2"/>
    <w:rsid w:val="00707F73"/>
    <w:rsid w:val="007100FE"/>
    <w:rsid w:val="00710296"/>
    <w:rsid w:val="00710310"/>
    <w:rsid w:val="00710955"/>
    <w:rsid w:val="00710BC9"/>
    <w:rsid w:val="00710DC3"/>
    <w:rsid w:val="0071110A"/>
    <w:rsid w:val="007123AD"/>
    <w:rsid w:val="00712495"/>
    <w:rsid w:val="0071285E"/>
    <w:rsid w:val="00712B22"/>
    <w:rsid w:val="00712B4B"/>
    <w:rsid w:val="00712C0C"/>
    <w:rsid w:val="00712CB7"/>
    <w:rsid w:val="00712ED9"/>
    <w:rsid w:val="00712F75"/>
    <w:rsid w:val="007130B5"/>
    <w:rsid w:val="00713787"/>
    <w:rsid w:val="00713BB0"/>
    <w:rsid w:val="00713C77"/>
    <w:rsid w:val="00713F8E"/>
    <w:rsid w:val="0071423D"/>
    <w:rsid w:val="00714561"/>
    <w:rsid w:val="007147E5"/>
    <w:rsid w:val="00714AF3"/>
    <w:rsid w:val="007158E2"/>
    <w:rsid w:val="00715F25"/>
    <w:rsid w:val="00716140"/>
    <w:rsid w:val="007166C7"/>
    <w:rsid w:val="007169C8"/>
    <w:rsid w:val="00716B28"/>
    <w:rsid w:val="007172D0"/>
    <w:rsid w:val="0071741D"/>
    <w:rsid w:val="00717A5C"/>
    <w:rsid w:val="00717CE1"/>
    <w:rsid w:val="007214B7"/>
    <w:rsid w:val="007216C7"/>
    <w:rsid w:val="00721A54"/>
    <w:rsid w:val="00721DDB"/>
    <w:rsid w:val="00721E9B"/>
    <w:rsid w:val="00722054"/>
    <w:rsid w:val="007221C5"/>
    <w:rsid w:val="00722632"/>
    <w:rsid w:val="0072282C"/>
    <w:rsid w:val="00722BE6"/>
    <w:rsid w:val="00722D6F"/>
    <w:rsid w:val="00723459"/>
    <w:rsid w:val="00723AE1"/>
    <w:rsid w:val="00724019"/>
    <w:rsid w:val="007242BC"/>
    <w:rsid w:val="007244DF"/>
    <w:rsid w:val="007246F4"/>
    <w:rsid w:val="00724BBB"/>
    <w:rsid w:val="00725440"/>
    <w:rsid w:val="0072636C"/>
    <w:rsid w:val="00726763"/>
    <w:rsid w:val="007268AF"/>
    <w:rsid w:val="00727566"/>
    <w:rsid w:val="007277F5"/>
    <w:rsid w:val="007278A5"/>
    <w:rsid w:val="00727996"/>
    <w:rsid w:val="00727CEC"/>
    <w:rsid w:val="00730030"/>
    <w:rsid w:val="00730B8A"/>
    <w:rsid w:val="0073116A"/>
    <w:rsid w:val="007322CC"/>
    <w:rsid w:val="0073247F"/>
    <w:rsid w:val="0073278D"/>
    <w:rsid w:val="00732880"/>
    <w:rsid w:val="007333DF"/>
    <w:rsid w:val="00733729"/>
    <w:rsid w:val="007338D1"/>
    <w:rsid w:val="00733999"/>
    <w:rsid w:val="007339AB"/>
    <w:rsid w:val="00733BE5"/>
    <w:rsid w:val="00734DED"/>
    <w:rsid w:val="007355B5"/>
    <w:rsid w:val="007357ED"/>
    <w:rsid w:val="00735A76"/>
    <w:rsid w:val="00735B10"/>
    <w:rsid w:val="007363AA"/>
    <w:rsid w:val="00736CA2"/>
    <w:rsid w:val="00736DD7"/>
    <w:rsid w:val="0073738C"/>
    <w:rsid w:val="007376CF"/>
    <w:rsid w:val="00737861"/>
    <w:rsid w:val="00737E09"/>
    <w:rsid w:val="0074014C"/>
    <w:rsid w:val="0074048A"/>
    <w:rsid w:val="00740767"/>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192"/>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4160"/>
    <w:rsid w:val="0075499A"/>
    <w:rsid w:val="0075581D"/>
    <w:rsid w:val="00756313"/>
    <w:rsid w:val="00756AB5"/>
    <w:rsid w:val="00757046"/>
    <w:rsid w:val="00757285"/>
    <w:rsid w:val="00757460"/>
    <w:rsid w:val="007576C1"/>
    <w:rsid w:val="0075787F"/>
    <w:rsid w:val="00757913"/>
    <w:rsid w:val="007579B7"/>
    <w:rsid w:val="00757A24"/>
    <w:rsid w:val="00757AE9"/>
    <w:rsid w:val="00757E84"/>
    <w:rsid w:val="00757EDF"/>
    <w:rsid w:val="00757FA5"/>
    <w:rsid w:val="00760363"/>
    <w:rsid w:val="00760B74"/>
    <w:rsid w:val="0076132C"/>
    <w:rsid w:val="00761664"/>
    <w:rsid w:val="00761D5C"/>
    <w:rsid w:val="00762009"/>
    <w:rsid w:val="00762182"/>
    <w:rsid w:val="007625BB"/>
    <w:rsid w:val="00762758"/>
    <w:rsid w:val="00763024"/>
    <w:rsid w:val="007634E1"/>
    <w:rsid w:val="0076357C"/>
    <w:rsid w:val="00763E31"/>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663"/>
    <w:rsid w:val="00770A78"/>
    <w:rsid w:val="00770D17"/>
    <w:rsid w:val="00771066"/>
    <w:rsid w:val="00771BEA"/>
    <w:rsid w:val="00771DDC"/>
    <w:rsid w:val="007725C7"/>
    <w:rsid w:val="00772D00"/>
    <w:rsid w:val="00772EA0"/>
    <w:rsid w:val="00773399"/>
    <w:rsid w:val="00773AB6"/>
    <w:rsid w:val="00774971"/>
    <w:rsid w:val="00774ACB"/>
    <w:rsid w:val="0077560E"/>
    <w:rsid w:val="007757B0"/>
    <w:rsid w:val="00775871"/>
    <w:rsid w:val="00775B50"/>
    <w:rsid w:val="007765B2"/>
    <w:rsid w:val="00776C29"/>
    <w:rsid w:val="00776D64"/>
    <w:rsid w:val="00777334"/>
    <w:rsid w:val="007775D7"/>
    <w:rsid w:val="00777909"/>
    <w:rsid w:val="0077797B"/>
    <w:rsid w:val="007779AF"/>
    <w:rsid w:val="00777B65"/>
    <w:rsid w:val="00777C28"/>
    <w:rsid w:val="00777E9A"/>
    <w:rsid w:val="007801A6"/>
    <w:rsid w:val="00780FE0"/>
    <w:rsid w:val="0078122D"/>
    <w:rsid w:val="00781375"/>
    <w:rsid w:val="00781456"/>
    <w:rsid w:val="00781687"/>
    <w:rsid w:val="007816CF"/>
    <w:rsid w:val="00781755"/>
    <w:rsid w:val="00781DB7"/>
    <w:rsid w:val="00782516"/>
    <w:rsid w:val="00782657"/>
    <w:rsid w:val="00782A45"/>
    <w:rsid w:val="00783591"/>
    <w:rsid w:val="00783778"/>
    <w:rsid w:val="00783A9B"/>
    <w:rsid w:val="00783B2F"/>
    <w:rsid w:val="00784299"/>
    <w:rsid w:val="00784734"/>
    <w:rsid w:val="00784AD1"/>
    <w:rsid w:val="00785321"/>
    <w:rsid w:val="007853D4"/>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67"/>
    <w:rsid w:val="0079079A"/>
    <w:rsid w:val="00791857"/>
    <w:rsid w:val="00791884"/>
    <w:rsid w:val="00791977"/>
    <w:rsid w:val="00791DF1"/>
    <w:rsid w:val="0079209F"/>
    <w:rsid w:val="007925C2"/>
    <w:rsid w:val="0079274E"/>
    <w:rsid w:val="00792AC9"/>
    <w:rsid w:val="00792F72"/>
    <w:rsid w:val="0079310B"/>
    <w:rsid w:val="00793190"/>
    <w:rsid w:val="007931E6"/>
    <w:rsid w:val="007933B7"/>
    <w:rsid w:val="007938EA"/>
    <w:rsid w:val="00793AA3"/>
    <w:rsid w:val="007943B5"/>
    <w:rsid w:val="007947F2"/>
    <w:rsid w:val="00794FAD"/>
    <w:rsid w:val="007950D5"/>
    <w:rsid w:val="007956DA"/>
    <w:rsid w:val="00795906"/>
    <w:rsid w:val="00795E1D"/>
    <w:rsid w:val="00795E2B"/>
    <w:rsid w:val="0079612A"/>
    <w:rsid w:val="00796455"/>
    <w:rsid w:val="0079666E"/>
    <w:rsid w:val="00796729"/>
    <w:rsid w:val="0079680F"/>
    <w:rsid w:val="00796D88"/>
    <w:rsid w:val="0079746C"/>
    <w:rsid w:val="00797484"/>
    <w:rsid w:val="00797710"/>
    <w:rsid w:val="007977E8"/>
    <w:rsid w:val="007A03C4"/>
    <w:rsid w:val="007A04DC"/>
    <w:rsid w:val="007A0752"/>
    <w:rsid w:val="007A107F"/>
    <w:rsid w:val="007A1655"/>
    <w:rsid w:val="007A1915"/>
    <w:rsid w:val="007A1A43"/>
    <w:rsid w:val="007A214E"/>
    <w:rsid w:val="007A221D"/>
    <w:rsid w:val="007A2705"/>
    <w:rsid w:val="007A277F"/>
    <w:rsid w:val="007A287E"/>
    <w:rsid w:val="007A29DB"/>
    <w:rsid w:val="007A2EA5"/>
    <w:rsid w:val="007A2EC9"/>
    <w:rsid w:val="007A305B"/>
    <w:rsid w:val="007A3391"/>
    <w:rsid w:val="007A3581"/>
    <w:rsid w:val="007A36F7"/>
    <w:rsid w:val="007A3FC6"/>
    <w:rsid w:val="007A4A52"/>
    <w:rsid w:val="007A5B4A"/>
    <w:rsid w:val="007A60F4"/>
    <w:rsid w:val="007A617C"/>
    <w:rsid w:val="007A6261"/>
    <w:rsid w:val="007A69B2"/>
    <w:rsid w:val="007A6C6F"/>
    <w:rsid w:val="007A73C2"/>
    <w:rsid w:val="007A75C0"/>
    <w:rsid w:val="007A79E5"/>
    <w:rsid w:val="007A7A4A"/>
    <w:rsid w:val="007A7C80"/>
    <w:rsid w:val="007B023A"/>
    <w:rsid w:val="007B0248"/>
    <w:rsid w:val="007B083A"/>
    <w:rsid w:val="007B08C3"/>
    <w:rsid w:val="007B0CDC"/>
    <w:rsid w:val="007B0E4C"/>
    <w:rsid w:val="007B13BD"/>
    <w:rsid w:val="007B196C"/>
    <w:rsid w:val="007B1971"/>
    <w:rsid w:val="007B1AB2"/>
    <w:rsid w:val="007B2521"/>
    <w:rsid w:val="007B2715"/>
    <w:rsid w:val="007B2C6D"/>
    <w:rsid w:val="007B2E63"/>
    <w:rsid w:val="007B2EFF"/>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AF5"/>
    <w:rsid w:val="007B6B46"/>
    <w:rsid w:val="007B71DA"/>
    <w:rsid w:val="007B7572"/>
    <w:rsid w:val="007B7A96"/>
    <w:rsid w:val="007C08B2"/>
    <w:rsid w:val="007C118C"/>
    <w:rsid w:val="007C12E4"/>
    <w:rsid w:val="007C1364"/>
    <w:rsid w:val="007C145A"/>
    <w:rsid w:val="007C190F"/>
    <w:rsid w:val="007C1B71"/>
    <w:rsid w:val="007C1CF9"/>
    <w:rsid w:val="007C1EAC"/>
    <w:rsid w:val="007C210E"/>
    <w:rsid w:val="007C22CB"/>
    <w:rsid w:val="007C3135"/>
    <w:rsid w:val="007C3238"/>
    <w:rsid w:val="007C3241"/>
    <w:rsid w:val="007C3B17"/>
    <w:rsid w:val="007C3E37"/>
    <w:rsid w:val="007C3E3C"/>
    <w:rsid w:val="007C3EAE"/>
    <w:rsid w:val="007C4008"/>
    <w:rsid w:val="007C4BB6"/>
    <w:rsid w:val="007C4E80"/>
    <w:rsid w:val="007C534C"/>
    <w:rsid w:val="007C5899"/>
    <w:rsid w:val="007C5CDB"/>
    <w:rsid w:val="007C5F24"/>
    <w:rsid w:val="007C60BA"/>
    <w:rsid w:val="007C6167"/>
    <w:rsid w:val="007C6544"/>
    <w:rsid w:val="007C6A01"/>
    <w:rsid w:val="007C6A2F"/>
    <w:rsid w:val="007C6B35"/>
    <w:rsid w:val="007C6F86"/>
    <w:rsid w:val="007C7480"/>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4A0"/>
    <w:rsid w:val="007E0CB7"/>
    <w:rsid w:val="007E0D90"/>
    <w:rsid w:val="007E0E6F"/>
    <w:rsid w:val="007E1807"/>
    <w:rsid w:val="007E1BF3"/>
    <w:rsid w:val="007E1FAD"/>
    <w:rsid w:val="007E20B9"/>
    <w:rsid w:val="007E21C0"/>
    <w:rsid w:val="007E235D"/>
    <w:rsid w:val="007E2EC1"/>
    <w:rsid w:val="007E3C23"/>
    <w:rsid w:val="007E4314"/>
    <w:rsid w:val="007E46DF"/>
    <w:rsid w:val="007E4882"/>
    <w:rsid w:val="007E4988"/>
    <w:rsid w:val="007E4E7F"/>
    <w:rsid w:val="007E4F96"/>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A42"/>
    <w:rsid w:val="007E7AF4"/>
    <w:rsid w:val="007F02AB"/>
    <w:rsid w:val="007F0631"/>
    <w:rsid w:val="007F081B"/>
    <w:rsid w:val="007F096D"/>
    <w:rsid w:val="007F0EB8"/>
    <w:rsid w:val="007F1086"/>
    <w:rsid w:val="007F1876"/>
    <w:rsid w:val="007F1948"/>
    <w:rsid w:val="007F1A9A"/>
    <w:rsid w:val="007F1B1D"/>
    <w:rsid w:val="007F2242"/>
    <w:rsid w:val="007F25CE"/>
    <w:rsid w:val="007F2948"/>
    <w:rsid w:val="007F2F22"/>
    <w:rsid w:val="007F30F5"/>
    <w:rsid w:val="007F31BE"/>
    <w:rsid w:val="007F31E8"/>
    <w:rsid w:val="007F3229"/>
    <w:rsid w:val="007F37F5"/>
    <w:rsid w:val="007F38D1"/>
    <w:rsid w:val="007F3D46"/>
    <w:rsid w:val="007F3D58"/>
    <w:rsid w:val="007F3E1C"/>
    <w:rsid w:val="007F3F8C"/>
    <w:rsid w:val="007F4168"/>
    <w:rsid w:val="007F417B"/>
    <w:rsid w:val="007F44D1"/>
    <w:rsid w:val="007F46F8"/>
    <w:rsid w:val="007F4D2D"/>
    <w:rsid w:val="007F4F5D"/>
    <w:rsid w:val="007F509B"/>
    <w:rsid w:val="007F543A"/>
    <w:rsid w:val="007F5C1F"/>
    <w:rsid w:val="007F5CB6"/>
    <w:rsid w:val="007F6457"/>
    <w:rsid w:val="007F6919"/>
    <w:rsid w:val="007F6CEA"/>
    <w:rsid w:val="007F6D70"/>
    <w:rsid w:val="007F6DF0"/>
    <w:rsid w:val="007F765D"/>
    <w:rsid w:val="0080008A"/>
    <w:rsid w:val="008002AF"/>
    <w:rsid w:val="008008BD"/>
    <w:rsid w:val="00800947"/>
    <w:rsid w:val="00800CA2"/>
    <w:rsid w:val="00800F63"/>
    <w:rsid w:val="008012FC"/>
    <w:rsid w:val="00801665"/>
    <w:rsid w:val="00801826"/>
    <w:rsid w:val="00801B16"/>
    <w:rsid w:val="00801CCA"/>
    <w:rsid w:val="00802140"/>
    <w:rsid w:val="008022A9"/>
    <w:rsid w:val="0080273E"/>
    <w:rsid w:val="00802D98"/>
    <w:rsid w:val="0080303A"/>
    <w:rsid w:val="00803070"/>
    <w:rsid w:val="008039EE"/>
    <w:rsid w:val="00803A34"/>
    <w:rsid w:val="00803CA0"/>
    <w:rsid w:val="00803EAB"/>
    <w:rsid w:val="00804353"/>
    <w:rsid w:val="008046EA"/>
    <w:rsid w:val="00804761"/>
    <w:rsid w:val="00805141"/>
    <w:rsid w:val="00805606"/>
    <w:rsid w:val="008057BE"/>
    <w:rsid w:val="008057C0"/>
    <w:rsid w:val="00805823"/>
    <w:rsid w:val="00805920"/>
    <w:rsid w:val="00805CD3"/>
    <w:rsid w:val="00805CFD"/>
    <w:rsid w:val="00806055"/>
    <w:rsid w:val="00806F89"/>
    <w:rsid w:val="0080737C"/>
    <w:rsid w:val="00807460"/>
    <w:rsid w:val="00807653"/>
    <w:rsid w:val="00807C21"/>
    <w:rsid w:val="00810925"/>
    <w:rsid w:val="0081097E"/>
    <w:rsid w:val="00810BCD"/>
    <w:rsid w:val="00810F0F"/>
    <w:rsid w:val="0081112F"/>
    <w:rsid w:val="00811157"/>
    <w:rsid w:val="008115EE"/>
    <w:rsid w:val="00811CB1"/>
    <w:rsid w:val="00811F5B"/>
    <w:rsid w:val="0081263C"/>
    <w:rsid w:val="00812886"/>
    <w:rsid w:val="00813080"/>
    <w:rsid w:val="0081381B"/>
    <w:rsid w:val="0081392F"/>
    <w:rsid w:val="00813D2C"/>
    <w:rsid w:val="00813DC0"/>
    <w:rsid w:val="00813E06"/>
    <w:rsid w:val="00814493"/>
    <w:rsid w:val="00814D59"/>
    <w:rsid w:val="00815037"/>
    <w:rsid w:val="008156C0"/>
    <w:rsid w:val="008157D3"/>
    <w:rsid w:val="00815982"/>
    <w:rsid w:val="00815A84"/>
    <w:rsid w:val="008163C2"/>
    <w:rsid w:val="0081660F"/>
    <w:rsid w:val="00816F07"/>
    <w:rsid w:val="00817796"/>
    <w:rsid w:val="00817B49"/>
    <w:rsid w:val="00817BD7"/>
    <w:rsid w:val="00817D0A"/>
    <w:rsid w:val="008201C8"/>
    <w:rsid w:val="008206E4"/>
    <w:rsid w:val="008208C0"/>
    <w:rsid w:val="00820E5E"/>
    <w:rsid w:val="00821455"/>
    <w:rsid w:val="008215C8"/>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3EE"/>
    <w:rsid w:val="00827555"/>
    <w:rsid w:val="00827F18"/>
    <w:rsid w:val="0083040E"/>
    <w:rsid w:val="00830520"/>
    <w:rsid w:val="0083074B"/>
    <w:rsid w:val="00831211"/>
    <w:rsid w:val="008319D6"/>
    <w:rsid w:val="008319EC"/>
    <w:rsid w:val="00831F4B"/>
    <w:rsid w:val="00831FEC"/>
    <w:rsid w:val="00832A73"/>
    <w:rsid w:val="00832A7C"/>
    <w:rsid w:val="00832ADB"/>
    <w:rsid w:val="00832BE7"/>
    <w:rsid w:val="00832DFA"/>
    <w:rsid w:val="00833069"/>
    <w:rsid w:val="00833268"/>
    <w:rsid w:val="008336E5"/>
    <w:rsid w:val="00833C05"/>
    <w:rsid w:val="00833FC3"/>
    <w:rsid w:val="00834181"/>
    <w:rsid w:val="00834443"/>
    <w:rsid w:val="00834B48"/>
    <w:rsid w:val="00834E88"/>
    <w:rsid w:val="0083510C"/>
    <w:rsid w:val="00835318"/>
    <w:rsid w:val="00835576"/>
    <w:rsid w:val="0083570C"/>
    <w:rsid w:val="0083697F"/>
    <w:rsid w:val="00836B86"/>
    <w:rsid w:val="008370D0"/>
    <w:rsid w:val="008377B5"/>
    <w:rsid w:val="008377FC"/>
    <w:rsid w:val="00837A27"/>
    <w:rsid w:val="00837D89"/>
    <w:rsid w:val="008402E6"/>
    <w:rsid w:val="00840565"/>
    <w:rsid w:val="008409E7"/>
    <w:rsid w:val="00840EF1"/>
    <w:rsid w:val="00840FE2"/>
    <w:rsid w:val="0084116F"/>
    <w:rsid w:val="0084155E"/>
    <w:rsid w:val="008415C2"/>
    <w:rsid w:val="008416A5"/>
    <w:rsid w:val="00841843"/>
    <w:rsid w:val="0084194A"/>
    <w:rsid w:val="00843259"/>
    <w:rsid w:val="00843517"/>
    <w:rsid w:val="008435ED"/>
    <w:rsid w:val="008437D4"/>
    <w:rsid w:val="00843824"/>
    <w:rsid w:val="008438D3"/>
    <w:rsid w:val="00843F95"/>
    <w:rsid w:val="0084408B"/>
    <w:rsid w:val="00844287"/>
    <w:rsid w:val="008443C0"/>
    <w:rsid w:val="00844639"/>
    <w:rsid w:val="00844A46"/>
    <w:rsid w:val="00844E50"/>
    <w:rsid w:val="00845354"/>
    <w:rsid w:val="008454E9"/>
    <w:rsid w:val="008454FE"/>
    <w:rsid w:val="008456FF"/>
    <w:rsid w:val="00845C3C"/>
    <w:rsid w:val="00845ECB"/>
    <w:rsid w:val="00845ED2"/>
    <w:rsid w:val="00846960"/>
    <w:rsid w:val="00847196"/>
    <w:rsid w:val="0084720C"/>
    <w:rsid w:val="008478B3"/>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6C9D"/>
    <w:rsid w:val="00857558"/>
    <w:rsid w:val="00857595"/>
    <w:rsid w:val="00857709"/>
    <w:rsid w:val="008579FB"/>
    <w:rsid w:val="00857A59"/>
    <w:rsid w:val="00857BA2"/>
    <w:rsid w:val="00857D5E"/>
    <w:rsid w:val="008603AA"/>
    <w:rsid w:val="008605FE"/>
    <w:rsid w:val="00860629"/>
    <w:rsid w:val="0086081C"/>
    <w:rsid w:val="0086114C"/>
    <w:rsid w:val="0086115A"/>
    <w:rsid w:val="008611C4"/>
    <w:rsid w:val="008617AF"/>
    <w:rsid w:val="00861833"/>
    <w:rsid w:val="008619FF"/>
    <w:rsid w:val="00861BE6"/>
    <w:rsid w:val="008622C8"/>
    <w:rsid w:val="00862C0C"/>
    <w:rsid w:val="00862C57"/>
    <w:rsid w:val="00862D15"/>
    <w:rsid w:val="00863299"/>
    <w:rsid w:val="00863D4C"/>
    <w:rsid w:val="00864128"/>
    <w:rsid w:val="00864168"/>
    <w:rsid w:val="008645BB"/>
    <w:rsid w:val="00864661"/>
    <w:rsid w:val="008648A3"/>
    <w:rsid w:val="008648C0"/>
    <w:rsid w:val="0086490D"/>
    <w:rsid w:val="00864935"/>
    <w:rsid w:val="00864C1F"/>
    <w:rsid w:val="00864CD4"/>
    <w:rsid w:val="00864E06"/>
    <w:rsid w:val="00864EB9"/>
    <w:rsid w:val="008652F3"/>
    <w:rsid w:val="00865B49"/>
    <w:rsid w:val="00865E21"/>
    <w:rsid w:val="00865FDC"/>
    <w:rsid w:val="008660B5"/>
    <w:rsid w:val="008660BB"/>
    <w:rsid w:val="008660D1"/>
    <w:rsid w:val="008661AA"/>
    <w:rsid w:val="00866783"/>
    <w:rsid w:val="008668DD"/>
    <w:rsid w:val="00866A16"/>
    <w:rsid w:val="00866AE2"/>
    <w:rsid w:val="00867829"/>
    <w:rsid w:val="00867B4C"/>
    <w:rsid w:val="00867E26"/>
    <w:rsid w:val="00867EFC"/>
    <w:rsid w:val="0087047D"/>
    <w:rsid w:val="00870A75"/>
    <w:rsid w:val="00870B4B"/>
    <w:rsid w:val="00870CE6"/>
    <w:rsid w:val="008711F4"/>
    <w:rsid w:val="00871B1E"/>
    <w:rsid w:val="00871FA1"/>
    <w:rsid w:val="0087202F"/>
    <w:rsid w:val="00872057"/>
    <w:rsid w:val="00872A8F"/>
    <w:rsid w:val="00872BDD"/>
    <w:rsid w:val="00872D95"/>
    <w:rsid w:val="00872E0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531"/>
    <w:rsid w:val="00877558"/>
    <w:rsid w:val="008777AB"/>
    <w:rsid w:val="00877E3F"/>
    <w:rsid w:val="00877F9B"/>
    <w:rsid w:val="008800C9"/>
    <w:rsid w:val="008808BC"/>
    <w:rsid w:val="00880A0E"/>
    <w:rsid w:val="00880C27"/>
    <w:rsid w:val="00880F69"/>
    <w:rsid w:val="008811E3"/>
    <w:rsid w:val="008816BC"/>
    <w:rsid w:val="00881759"/>
    <w:rsid w:val="00881BEA"/>
    <w:rsid w:val="00881EB1"/>
    <w:rsid w:val="00882192"/>
    <w:rsid w:val="008825E2"/>
    <w:rsid w:val="00882E0B"/>
    <w:rsid w:val="0088303A"/>
    <w:rsid w:val="00883085"/>
    <w:rsid w:val="008832EC"/>
    <w:rsid w:val="00883393"/>
    <w:rsid w:val="008838B4"/>
    <w:rsid w:val="00883BAC"/>
    <w:rsid w:val="00884232"/>
    <w:rsid w:val="0088429C"/>
    <w:rsid w:val="00884823"/>
    <w:rsid w:val="0088497B"/>
    <w:rsid w:val="0088514E"/>
    <w:rsid w:val="00885B64"/>
    <w:rsid w:val="00885BBC"/>
    <w:rsid w:val="00886507"/>
    <w:rsid w:val="00886BE6"/>
    <w:rsid w:val="00887759"/>
    <w:rsid w:val="00887B6A"/>
    <w:rsid w:val="00887CB2"/>
    <w:rsid w:val="00887DDB"/>
    <w:rsid w:val="00890067"/>
    <w:rsid w:val="00890081"/>
    <w:rsid w:val="008900F0"/>
    <w:rsid w:val="0089061F"/>
    <w:rsid w:val="00890A21"/>
    <w:rsid w:val="00891360"/>
    <w:rsid w:val="0089194E"/>
    <w:rsid w:val="00892128"/>
    <w:rsid w:val="00892502"/>
    <w:rsid w:val="00892530"/>
    <w:rsid w:val="0089259D"/>
    <w:rsid w:val="00892F00"/>
    <w:rsid w:val="008930AE"/>
    <w:rsid w:val="0089318C"/>
    <w:rsid w:val="00893222"/>
    <w:rsid w:val="00893769"/>
    <w:rsid w:val="00893A05"/>
    <w:rsid w:val="00893FD3"/>
    <w:rsid w:val="00894406"/>
    <w:rsid w:val="00894418"/>
    <w:rsid w:val="00894A51"/>
    <w:rsid w:val="00894A62"/>
    <w:rsid w:val="00894B37"/>
    <w:rsid w:val="00894F9C"/>
    <w:rsid w:val="00895124"/>
    <w:rsid w:val="00895497"/>
    <w:rsid w:val="008954F5"/>
    <w:rsid w:val="00895B48"/>
    <w:rsid w:val="00895B61"/>
    <w:rsid w:val="00895F71"/>
    <w:rsid w:val="00896442"/>
    <w:rsid w:val="008964AE"/>
    <w:rsid w:val="00896620"/>
    <w:rsid w:val="0089664E"/>
    <w:rsid w:val="0089694B"/>
    <w:rsid w:val="00896EB9"/>
    <w:rsid w:val="00896FCE"/>
    <w:rsid w:val="00897049"/>
    <w:rsid w:val="00897430"/>
    <w:rsid w:val="008974DF"/>
    <w:rsid w:val="0089771D"/>
    <w:rsid w:val="00897C11"/>
    <w:rsid w:val="00897F29"/>
    <w:rsid w:val="008A0E54"/>
    <w:rsid w:val="008A11FE"/>
    <w:rsid w:val="008A144A"/>
    <w:rsid w:val="008A2A9F"/>
    <w:rsid w:val="008A2F3C"/>
    <w:rsid w:val="008A3449"/>
    <w:rsid w:val="008A36EB"/>
    <w:rsid w:val="008A38B1"/>
    <w:rsid w:val="008A3A37"/>
    <w:rsid w:val="008A3D03"/>
    <w:rsid w:val="008A41D9"/>
    <w:rsid w:val="008A435B"/>
    <w:rsid w:val="008A47E3"/>
    <w:rsid w:val="008A48C2"/>
    <w:rsid w:val="008A50B3"/>
    <w:rsid w:val="008A5388"/>
    <w:rsid w:val="008A5BB3"/>
    <w:rsid w:val="008A622D"/>
    <w:rsid w:val="008A658A"/>
    <w:rsid w:val="008A6594"/>
    <w:rsid w:val="008A668B"/>
    <w:rsid w:val="008A670D"/>
    <w:rsid w:val="008A6956"/>
    <w:rsid w:val="008A69A0"/>
    <w:rsid w:val="008A6E1D"/>
    <w:rsid w:val="008A6EEA"/>
    <w:rsid w:val="008A7062"/>
    <w:rsid w:val="008A7227"/>
    <w:rsid w:val="008A747F"/>
    <w:rsid w:val="008A770A"/>
    <w:rsid w:val="008A7BAD"/>
    <w:rsid w:val="008A7DC6"/>
    <w:rsid w:val="008A7EB6"/>
    <w:rsid w:val="008A7FD0"/>
    <w:rsid w:val="008B054F"/>
    <w:rsid w:val="008B0604"/>
    <w:rsid w:val="008B0AC0"/>
    <w:rsid w:val="008B0E19"/>
    <w:rsid w:val="008B1355"/>
    <w:rsid w:val="008B1649"/>
    <w:rsid w:val="008B16BB"/>
    <w:rsid w:val="008B1785"/>
    <w:rsid w:val="008B2883"/>
    <w:rsid w:val="008B2FBD"/>
    <w:rsid w:val="008B307C"/>
    <w:rsid w:val="008B327F"/>
    <w:rsid w:val="008B32C7"/>
    <w:rsid w:val="008B333E"/>
    <w:rsid w:val="008B3765"/>
    <w:rsid w:val="008B3A66"/>
    <w:rsid w:val="008B3C4D"/>
    <w:rsid w:val="008B4148"/>
    <w:rsid w:val="008B4579"/>
    <w:rsid w:val="008B4620"/>
    <w:rsid w:val="008B47E4"/>
    <w:rsid w:val="008B509B"/>
    <w:rsid w:val="008B5109"/>
    <w:rsid w:val="008B5653"/>
    <w:rsid w:val="008B5A40"/>
    <w:rsid w:val="008B5DA4"/>
    <w:rsid w:val="008B5E8B"/>
    <w:rsid w:val="008B61A7"/>
    <w:rsid w:val="008B63EF"/>
    <w:rsid w:val="008B6BC0"/>
    <w:rsid w:val="008B6FAE"/>
    <w:rsid w:val="008B72D7"/>
    <w:rsid w:val="008B7B94"/>
    <w:rsid w:val="008B7C15"/>
    <w:rsid w:val="008B7F95"/>
    <w:rsid w:val="008C0E9B"/>
    <w:rsid w:val="008C1069"/>
    <w:rsid w:val="008C18A9"/>
    <w:rsid w:val="008C18B3"/>
    <w:rsid w:val="008C1EFD"/>
    <w:rsid w:val="008C1F3C"/>
    <w:rsid w:val="008C2037"/>
    <w:rsid w:val="008C20DB"/>
    <w:rsid w:val="008C239A"/>
    <w:rsid w:val="008C2927"/>
    <w:rsid w:val="008C2F67"/>
    <w:rsid w:val="008C3634"/>
    <w:rsid w:val="008C374F"/>
    <w:rsid w:val="008C3A8B"/>
    <w:rsid w:val="008C3B87"/>
    <w:rsid w:val="008C42C1"/>
    <w:rsid w:val="008C4D36"/>
    <w:rsid w:val="008C5141"/>
    <w:rsid w:val="008C5306"/>
    <w:rsid w:val="008C5433"/>
    <w:rsid w:val="008C5DC2"/>
    <w:rsid w:val="008C6877"/>
    <w:rsid w:val="008C6C65"/>
    <w:rsid w:val="008C6CD5"/>
    <w:rsid w:val="008C752A"/>
    <w:rsid w:val="008C781D"/>
    <w:rsid w:val="008C7A47"/>
    <w:rsid w:val="008D0621"/>
    <w:rsid w:val="008D064C"/>
    <w:rsid w:val="008D075B"/>
    <w:rsid w:val="008D0ACC"/>
    <w:rsid w:val="008D122B"/>
    <w:rsid w:val="008D1BC9"/>
    <w:rsid w:val="008D1FC9"/>
    <w:rsid w:val="008D2883"/>
    <w:rsid w:val="008D2B6D"/>
    <w:rsid w:val="008D4E00"/>
    <w:rsid w:val="008D4F2B"/>
    <w:rsid w:val="008D5278"/>
    <w:rsid w:val="008D5959"/>
    <w:rsid w:val="008D596E"/>
    <w:rsid w:val="008D65A7"/>
    <w:rsid w:val="008D6614"/>
    <w:rsid w:val="008D6916"/>
    <w:rsid w:val="008D6CF5"/>
    <w:rsid w:val="008D70B1"/>
    <w:rsid w:val="008D70CC"/>
    <w:rsid w:val="008D7129"/>
    <w:rsid w:val="008D750F"/>
    <w:rsid w:val="008D757C"/>
    <w:rsid w:val="008D78B7"/>
    <w:rsid w:val="008E0161"/>
    <w:rsid w:val="008E0AD1"/>
    <w:rsid w:val="008E0E76"/>
    <w:rsid w:val="008E1440"/>
    <w:rsid w:val="008E1941"/>
    <w:rsid w:val="008E2A86"/>
    <w:rsid w:val="008E2D3E"/>
    <w:rsid w:val="008E2E53"/>
    <w:rsid w:val="008E311C"/>
    <w:rsid w:val="008E31E3"/>
    <w:rsid w:val="008E36FE"/>
    <w:rsid w:val="008E3ABA"/>
    <w:rsid w:val="008E3BCA"/>
    <w:rsid w:val="008E3C3B"/>
    <w:rsid w:val="008E3C7A"/>
    <w:rsid w:val="008E3DAE"/>
    <w:rsid w:val="008E4034"/>
    <w:rsid w:val="008E473E"/>
    <w:rsid w:val="008E4B3C"/>
    <w:rsid w:val="008E543B"/>
    <w:rsid w:val="008E565D"/>
    <w:rsid w:val="008E5766"/>
    <w:rsid w:val="008E5D3F"/>
    <w:rsid w:val="008E5E1B"/>
    <w:rsid w:val="008E5E68"/>
    <w:rsid w:val="008E5E80"/>
    <w:rsid w:val="008E60EB"/>
    <w:rsid w:val="008E6310"/>
    <w:rsid w:val="008E6443"/>
    <w:rsid w:val="008E6C75"/>
    <w:rsid w:val="008E7386"/>
    <w:rsid w:val="008E7BA3"/>
    <w:rsid w:val="008E7E66"/>
    <w:rsid w:val="008E7E8A"/>
    <w:rsid w:val="008F0957"/>
    <w:rsid w:val="008F136F"/>
    <w:rsid w:val="008F1372"/>
    <w:rsid w:val="008F1766"/>
    <w:rsid w:val="008F18D1"/>
    <w:rsid w:val="008F2127"/>
    <w:rsid w:val="008F25D3"/>
    <w:rsid w:val="008F2648"/>
    <w:rsid w:val="008F2D49"/>
    <w:rsid w:val="008F3116"/>
    <w:rsid w:val="008F320D"/>
    <w:rsid w:val="008F3855"/>
    <w:rsid w:val="008F39FB"/>
    <w:rsid w:val="008F4C74"/>
    <w:rsid w:val="008F4DA1"/>
    <w:rsid w:val="008F4E15"/>
    <w:rsid w:val="008F4F5D"/>
    <w:rsid w:val="008F55C1"/>
    <w:rsid w:val="008F5B1A"/>
    <w:rsid w:val="008F64E4"/>
    <w:rsid w:val="008F65CA"/>
    <w:rsid w:val="008F6759"/>
    <w:rsid w:val="008F68EA"/>
    <w:rsid w:val="008F6ACC"/>
    <w:rsid w:val="008F709A"/>
    <w:rsid w:val="008F73E2"/>
    <w:rsid w:val="008F7460"/>
    <w:rsid w:val="008F7A8B"/>
    <w:rsid w:val="008F7ACC"/>
    <w:rsid w:val="008F7BBC"/>
    <w:rsid w:val="008F7D0C"/>
    <w:rsid w:val="008F7F10"/>
    <w:rsid w:val="0090059F"/>
    <w:rsid w:val="009006FF"/>
    <w:rsid w:val="009007D0"/>
    <w:rsid w:val="00900840"/>
    <w:rsid w:val="00900902"/>
    <w:rsid w:val="0090095A"/>
    <w:rsid w:val="00900E60"/>
    <w:rsid w:val="0090141A"/>
    <w:rsid w:val="00901D3D"/>
    <w:rsid w:val="00901ED2"/>
    <w:rsid w:val="009026A9"/>
    <w:rsid w:val="00902764"/>
    <w:rsid w:val="009028C9"/>
    <w:rsid w:val="00902C13"/>
    <w:rsid w:val="00902CAD"/>
    <w:rsid w:val="00902CD9"/>
    <w:rsid w:val="00902D1F"/>
    <w:rsid w:val="009032D7"/>
    <w:rsid w:val="0090346D"/>
    <w:rsid w:val="009035F6"/>
    <w:rsid w:val="00903BD6"/>
    <w:rsid w:val="00903E18"/>
    <w:rsid w:val="00903EC1"/>
    <w:rsid w:val="009043D1"/>
    <w:rsid w:val="00904698"/>
    <w:rsid w:val="00904931"/>
    <w:rsid w:val="00904D06"/>
    <w:rsid w:val="009050E3"/>
    <w:rsid w:val="009052C0"/>
    <w:rsid w:val="009052C5"/>
    <w:rsid w:val="009057CE"/>
    <w:rsid w:val="00905FD6"/>
    <w:rsid w:val="009060D2"/>
    <w:rsid w:val="0090637C"/>
    <w:rsid w:val="009065F3"/>
    <w:rsid w:val="009069E2"/>
    <w:rsid w:val="00906C9A"/>
    <w:rsid w:val="00906FD1"/>
    <w:rsid w:val="00907192"/>
    <w:rsid w:val="00907423"/>
    <w:rsid w:val="00907618"/>
    <w:rsid w:val="00907750"/>
    <w:rsid w:val="009079B3"/>
    <w:rsid w:val="00907D16"/>
    <w:rsid w:val="009107CE"/>
    <w:rsid w:val="00910C18"/>
    <w:rsid w:val="0091160D"/>
    <w:rsid w:val="00911B25"/>
    <w:rsid w:val="0091213B"/>
    <w:rsid w:val="00912763"/>
    <w:rsid w:val="00912AE0"/>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6F92"/>
    <w:rsid w:val="0091711D"/>
    <w:rsid w:val="0091729A"/>
    <w:rsid w:val="009172D6"/>
    <w:rsid w:val="00917709"/>
    <w:rsid w:val="009204A6"/>
    <w:rsid w:val="0092089D"/>
    <w:rsid w:val="00920F36"/>
    <w:rsid w:val="00920FCD"/>
    <w:rsid w:val="009214DB"/>
    <w:rsid w:val="00921AE4"/>
    <w:rsid w:val="00921BC7"/>
    <w:rsid w:val="00922977"/>
    <w:rsid w:val="009229F6"/>
    <w:rsid w:val="00922B9F"/>
    <w:rsid w:val="009235C1"/>
    <w:rsid w:val="00923CEE"/>
    <w:rsid w:val="00923D38"/>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5B1"/>
    <w:rsid w:val="009305B9"/>
    <w:rsid w:val="009308FD"/>
    <w:rsid w:val="00930A4E"/>
    <w:rsid w:val="0093101F"/>
    <w:rsid w:val="00931C3E"/>
    <w:rsid w:val="009320A7"/>
    <w:rsid w:val="00932341"/>
    <w:rsid w:val="00932914"/>
    <w:rsid w:val="009329EC"/>
    <w:rsid w:val="0093334A"/>
    <w:rsid w:val="00933B1E"/>
    <w:rsid w:val="009343FE"/>
    <w:rsid w:val="0093456C"/>
    <w:rsid w:val="009347AE"/>
    <w:rsid w:val="00935C04"/>
    <w:rsid w:val="00935C8D"/>
    <w:rsid w:val="00936D40"/>
    <w:rsid w:val="009378D0"/>
    <w:rsid w:val="00937A52"/>
    <w:rsid w:val="00937A76"/>
    <w:rsid w:val="009403E3"/>
    <w:rsid w:val="009404C3"/>
    <w:rsid w:val="00940793"/>
    <w:rsid w:val="009408D4"/>
    <w:rsid w:val="00940E87"/>
    <w:rsid w:val="00940F2E"/>
    <w:rsid w:val="0094123D"/>
    <w:rsid w:val="009413E8"/>
    <w:rsid w:val="0094186C"/>
    <w:rsid w:val="00941C5B"/>
    <w:rsid w:val="009421E0"/>
    <w:rsid w:val="0094276B"/>
    <w:rsid w:val="00942960"/>
    <w:rsid w:val="00942AB8"/>
    <w:rsid w:val="00943010"/>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22F"/>
    <w:rsid w:val="0094761B"/>
    <w:rsid w:val="00947A06"/>
    <w:rsid w:val="00947A51"/>
    <w:rsid w:val="00947F2B"/>
    <w:rsid w:val="00950069"/>
    <w:rsid w:val="009500AE"/>
    <w:rsid w:val="009502AA"/>
    <w:rsid w:val="009505F5"/>
    <w:rsid w:val="00950870"/>
    <w:rsid w:val="009509C1"/>
    <w:rsid w:val="0095189A"/>
    <w:rsid w:val="009518C4"/>
    <w:rsid w:val="009524AA"/>
    <w:rsid w:val="009527EC"/>
    <w:rsid w:val="00953142"/>
    <w:rsid w:val="0095324C"/>
    <w:rsid w:val="009536EF"/>
    <w:rsid w:val="009538B7"/>
    <w:rsid w:val="009544C1"/>
    <w:rsid w:val="00954804"/>
    <w:rsid w:val="009554EC"/>
    <w:rsid w:val="0095562B"/>
    <w:rsid w:val="00955715"/>
    <w:rsid w:val="00955AA1"/>
    <w:rsid w:val="00955CA3"/>
    <w:rsid w:val="00955DE5"/>
    <w:rsid w:val="0095611E"/>
    <w:rsid w:val="0095647D"/>
    <w:rsid w:val="00956AE6"/>
    <w:rsid w:val="00956D29"/>
    <w:rsid w:val="00956F81"/>
    <w:rsid w:val="00956FE1"/>
    <w:rsid w:val="009572E4"/>
    <w:rsid w:val="009573FC"/>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4F"/>
    <w:rsid w:val="00964DD6"/>
    <w:rsid w:val="00964F8D"/>
    <w:rsid w:val="009651EA"/>
    <w:rsid w:val="009653D7"/>
    <w:rsid w:val="00965402"/>
    <w:rsid w:val="009655C5"/>
    <w:rsid w:val="00965630"/>
    <w:rsid w:val="009659D3"/>
    <w:rsid w:val="00965A84"/>
    <w:rsid w:val="00965E38"/>
    <w:rsid w:val="00965FDF"/>
    <w:rsid w:val="00966328"/>
    <w:rsid w:val="0096642A"/>
    <w:rsid w:val="0096646F"/>
    <w:rsid w:val="00966694"/>
    <w:rsid w:val="009668B2"/>
    <w:rsid w:val="009669FC"/>
    <w:rsid w:val="00966F04"/>
    <w:rsid w:val="00967112"/>
    <w:rsid w:val="00967E63"/>
    <w:rsid w:val="009702A1"/>
    <w:rsid w:val="0097033D"/>
    <w:rsid w:val="00970402"/>
    <w:rsid w:val="00970655"/>
    <w:rsid w:val="00970691"/>
    <w:rsid w:val="00970974"/>
    <w:rsid w:val="00970A78"/>
    <w:rsid w:val="00970BE7"/>
    <w:rsid w:val="00971009"/>
    <w:rsid w:val="00971891"/>
    <w:rsid w:val="00971920"/>
    <w:rsid w:val="00971F4B"/>
    <w:rsid w:val="009722C0"/>
    <w:rsid w:val="0097294C"/>
    <w:rsid w:val="009729D8"/>
    <w:rsid w:val="00972B30"/>
    <w:rsid w:val="00972BF5"/>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01"/>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4D1"/>
    <w:rsid w:val="009859BB"/>
    <w:rsid w:val="00985B69"/>
    <w:rsid w:val="00985BE7"/>
    <w:rsid w:val="009868B4"/>
    <w:rsid w:val="00986AD8"/>
    <w:rsid w:val="00986FA2"/>
    <w:rsid w:val="009870BD"/>
    <w:rsid w:val="0098758A"/>
    <w:rsid w:val="00990036"/>
    <w:rsid w:val="00990058"/>
    <w:rsid w:val="009914BB"/>
    <w:rsid w:val="00991788"/>
    <w:rsid w:val="00991D9D"/>
    <w:rsid w:val="00991FDB"/>
    <w:rsid w:val="0099214A"/>
    <w:rsid w:val="00992C26"/>
    <w:rsid w:val="00992E5F"/>
    <w:rsid w:val="009932EB"/>
    <w:rsid w:val="00993CAE"/>
    <w:rsid w:val="00993E75"/>
    <w:rsid w:val="00993EA7"/>
    <w:rsid w:val="00994498"/>
    <w:rsid w:val="0099494A"/>
    <w:rsid w:val="00994B46"/>
    <w:rsid w:val="00994C12"/>
    <w:rsid w:val="00994D8E"/>
    <w:rsid w:val="00994DB5"/>
    <w:rsid w:val="00994E56"/>
    <w:rsid w:val="00995C43"/>
    <w:rsid w:val="00995DF5"/>
    <w:rsid w:val="00995E7B"/>
    <w:rsid w:val="00996127"/>
    <w:rsid w:val="009961AE"/>
    <w:rsid w:val="009964EE"/>
    <w:rsid w:val="00996C72"/>
    <w:rsid w:val="00996F1C"/>
    <w:rsid w:val="00996F4F"/>
    <w:rsid w:val="0099707A"/>
    <w:rsid w:val="009971B4"/>
    <w:rsid w:val="009973F1"/>
    <w:rsid w:val="009A01EC"/>
    <w:rsid w:val="009A027E"/>
    <w:rsid w:val="009A0402"/>
    <w:rsid w:val="009A08F5"/>
    <w:rsid w:val="009A1DD4"/>
    <w:rsid w:val="009A225B"/>
    <w:rsid w:val="009A2DD2"/>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198D"/>
    <w:rsid w:val="009B236D"/>
    <w:rsid w:val="009B2742"/>
    <w:rsid w:val="009B2A3B"/>
    <w:rsid w:val="009B2C0B"/>
    <w:rsid w:val="009B2F3B"/>
    <w:rsid w:val="009B3555"/>
    <w:rsid w:val="009B3749"/>
    <w:rsid w:val="009B3BCB"/>
    <w:rsid w:val="009B455A"/>
    <w:rsid w:val="009B4C4B"/>
    <w:rsid w:val="009B5273"/>
    <w:rsid w:val="009B5301"/>
    <w:rsid w:val="009B563D"/>
    <w:rsid w:val="009B605B"/>
    <w:rsid w:val="009B6337"/>
    <w:rsid w:val="009B646F"/>
    <w:rsid w:val="009B651A"/>
    <w:rsid w:val="009B7450"/>
    <w:rsid w:val="009B777D"/>
    <w:rsid w:val="009B7886"/>
    <w:rsid w:val="009B7C7D"/>
    <w:rsid w:val="009C016F"/>
    <w:rsid w:val="009C08B6"/>
    <w:rsid w:val="009C0E67"/>
    <w:rsid w:val="009C1578"/>
    <w:rsid w:val="009C1869"/>
    <w:rsid w:val="009C1BE3"/>
    <w:rsid w:val="009C1F2D"/>
    <w:rsid w:val="009C2051"/>
    <w:rsid w:val="009C20B4"/>
    <w:rsid w:val="009C23B6"/>
    <w:rsid w:val="009C23EE"/>
    <w:rsid w:val="009C2AFD"/>
    <w:rsid w:val="009C2B37"/>
    <w:rsid w:val="009C2F59"/>
    <w:rsid w:val="009C2F7C"/>
    <w:rsid w:val="009C320B"/>
    <w:rsid w:val="009C36DF"/>
    <w:rsid w:val="009C3CE8"/>
    <w:rsid w:val="009C4F77"/>
    <w:rsid w:val="009C4FF3"/>
    <w:rsid w:val="009C51DB"/>
    <w:rsid w:val="009C5208"/>
    <w:rsid w:val="009C566B"/>
    <w:rsid w:val="009C5907"/>
    <w:rsid w:val="009C5A0C"/>
    <w:rsid w:val="009C5C52"/>
    <w:rsid w:val="009C5CC3"/>
    <w:rsid w:val="009C5DA6"/>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2F55"/>
    <w:rsid w:val="009D2F77"/>
    <w:rsid w:val="009D3044"/>
    <w:rsid w:val="009D311C"/>
    <w:rsid w:val="009D353A"/>
    <w:rsid w:val="009D3A02"/>
    <w:rsid w:val="009D3CEA"/>
    <w:rsid w:val="009D3E83"/>
    <w:rsid w:val="009D4A52"/>
    <w:rsid w:val="009D4D01"/>
    <w:rsid w:val="009D4F18"/>
    <w:rsid w:val="009D545A"/>
    <w:rsid w:val="009D5474"/>
    <w:rsid w:val="009D57F8"/>
    <w:rsid w:val="009D587A"/>
    <w:rsid w:val="009D5D11"/>
    <w:rsid w:val="009D5F1D"/>
    <w:rsid w:val="009D5F64"/>
    <w:rsid w:val="009D65C4"/>
    <w:rsid w:val="009D65DD"/>
    <w:rsid w:val="009D683F"/>
    <w:rsid w:val="009D6DD9"/>
    <w:rsid w:val="009D7760"/>
    <w:rsid w:val="009D77CA"/>
    <w:rsid w:val="009D7B6E"/>
    <w:rsid w:val="009D7BE4"/>
    <w:rsid w:val="009D7EDC"/>
    <w:rsid w:val="009E04C2"/>
    <w:rsid w:val="009E0C76"/>
    <w:rsid w:val="009E145B"/>
    <w:rsid w:val="009E1FFF"/>
    <w:rsid w:val="009E218F"/>
    <w:rsid w:val="009E2492"/>
    <w:rsid w:val="009E2888"/>
    <w:rsid w:val="009E2A59"/>
    <w:rsid w:val="009E2F44"/>
    <w:rsid w:val="009E32AD"/>
    <w:rsid w:val="009E3C69"/>
    <w:rsid w:val="009E3E1F"/>
    <w:rsid w:val="009E4240"/>
    <w:rsid w:val="009E4CE8"/>
    <w:rsid w:val="009E4EA7"/>
    <w:rsid w:val="009E51A1"/>
    <w:rsid w:val="009E533A"/>
    <w:rsid w:val="009E57AF"/>
    <w:rsid w:val="009E60BA"/>
    <w:rsid w:val="009E658A"/>
    <w:rsid w:val="009E6D24"/>
    <w:rsid w:val="009E7301"/>
    <w:rsid w:val="009E74D1"/>
    <w:rsid w:val="009E7563"/>
    <w:rsid w:val="009E7687"/>
    <w:rsid w:val="009E7AFB"/>
    <w:rsid w:val="009E7C05"/>
    <w:rsid w:val="009F002B"/>
    <w:rsid w:val="009F00C6"/>
    <w:rsid w:val="009F01A4"/>
    <w:rsid w:val="009F02BC"/>
    <w:rsid w:val="009F0593"/>
    <w:rsid w:val="009F075A"/>
    <w:rsid w:val="009F0F7F"/>
    <w:rsid w:val="009F1131"/>
    <w:rsid w:val="009F128F"/>
    <w:rsid w:val="009F12EC"/>
    <w:rsid w:val="009F14EF"/>
    <w:rsid w:val="009F157D"/>
    <w:rsid w:val="009F193E"/>
    <w:rsid w:val="009F2087"/>
    <w:rsid w:val="009F2155"/>
    <w:rsid w:val="009F23AD"/>
    <w:rsid w:val="009F245C"/>
    <w:rsid w:val="009F24A8"/>
    <w:rsid w:val="009F2860"/>
    <w:rsid w:val="009F2919"/>
    <w:rsid w:val="009F2B0C"/>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3A8"/>
    <w:rsid w:val="00A00811"/>
    <w:rsid w:val="00A009A1"/>
    <w:rsid w:val="00A00BAC"/>
    <w:rsid w:val="00A01050"/>
    <w:rsid w:val="00A0123C"/>
    <w:rsid w:val="00A0127B"/>
    <w:rsid w:val="00A0139B"/>
    <w:rsid w:val="00A01AF8"/>
    <w:rsid w:val="00A01E92"/>
    <w:rsid w:val="00A024A9"/>
    <w:rsid w:val="00A0297E"/>
    <w:rsid w:val="00A02E53"/>
    <w:rsid w:val="00A036FC"/>
    <w:rsid w:val="00A0384F"/>
    <w:rsid w:val="00A03B99"/>
    <w:rsid w:val="00A040E1"/>
    <w:rsid w:val="00A042F8"/>
    <w:rsid w:val="00A0432B"/>
    <w:rsid w:val="00A048CD"/>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D84"/>
    <w:rsid w:val="00A12E9D"/>
    <w:rsid w:val="00A12F57"/>
    <w:rsid w:val="00A13747"/>
    <w:rsid w:val="00A13B02"/>
    <w:rsid w:val="00A13B3B"/>
    <w:rsid w:val="00A147AD"/>
    <w:rsid w:val="00A1480B"/>
    <w:rsid w:val="00A14D39"/>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1E69"/>
    <w:rsid w:val="00A223D7"/>
    <w:rsid w:val="00A2241F"/>
    <w:rsid w:val="00A2251D"/>
    <w:rsid w:val="00A22CA0"/>
    <w:rsid w:val="00A236BA"/>
    <w:rsid w:val="00A240D4"/>
    <w:rsid w:val="00A24F4A"/>
    <w:rsid w:val="00A253E1"/>
    <w:rsid w:val="00A254A8"/>
    <w:rsid w:val="00A258CE"/>
    <w:rsid w:val="00A25E4F"/>
    <w:rsid w:val="00A2635C"/>
    <w:rsid w:val="00A2669F"/>
    <w:rsid w:val="00A26BBB"/>
    <w:rsid w:val="00A26BD0"/>
    <w:rsid w:val="00A273DD"/>
    <w:rsid w:val="00A27906"/>
    <w:rsid w:val="00A27965"/>
    <w:rsid w:val="00A27A99"/>
    <w:rsid w:val="00A27CA1"/>
    <w:rsid w:val="00A27D06"/>
    <w:rsid w:val="00A30C28"/>
    <w:rsid w:val="00A3107B"/>
    <w:rsid w:val="00A31567"/>
    <w:rsid w:val="00A31891"/>
    <w:rsid w:val="00A32A9D"/>
    <w:rsid w:val="00A32B0A"/>
    <w:rsid w:val="00A32B20"/>
    <w:rsid w:val="00A32D29"/>
    <w:rsid w:val="00A332F9"/>
    <w:rsid w:val="00A33388"/>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5CC"/>
    <w:rsid w:val="00A418C3"/>
    <w:rsid w:val="00A4258D"/>
    <w:rsid w:val="00A42919"/>
    <w:rsid w:val="00A429EE"/>
    <w:rsid w:val="00A42A73"/>
    <w:rsid w:val="00A434E2"/>
    <w:rsid w:val="00A4353A"/>
    <w:rsid w:val="00A43619"/>
    <w:rsid w:val="00A438D8"/>
    <w:rsid w:val="00A439FD"/>
    <w:rsid w:val="00A43D7F"/>
    <w:rsid w:val="00A4402D"/>
    <w:rsid w:val="00A44512"/>
    <w:rsid w:val="00A448CA"/>
    <w:rsid w:val="00A44F61"/>
    <w:rsid w:val="00A453D4"/>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203"/>
    <w:rsid w:val="00A52347"/>
    <w:rsid w:val="00A52727"/>
    <w:rsid w:val="00A52A5D"/>
    <w:rsid w:val="00A52A85"/>
    <w:rsid w:val="00A53284"/>
    <w:rsid w:val="00A535EE"/>
    <w:rsid w:val="00A53724"/>
    <w:rsid w:val="00A53BE2"/>
    <w:rsid w:val="00A548EB"/>
    <w:rsid w:val="00A54F7E"/>
    <w:rsid w:val="00A55324"/>
    <w:rsid w:val="00A55705"/>
    <w:rsid w:val="00A558DA"/>
    <w:rsid w:val="00A55F25"/>
    <w:rsid w:val="00A56099"/>
    <w:rsid w:val="00A56716"/>
    <w:rsid w:val="00A56783"/>
    <w:rsid w:val="00A569F8"/>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98B"/>
    <w:rsid w:val="00A63AE1"/>
    <w:rsid w:val="00A641DD"/>
    <w:rsid w:val="00A643F5"/>
    <w:rsid w:val="00A64441"/>
    <w:rsid w:val="00A651C0"/>
    <w:rsid w:val="00A65601"/>
    <w:rsid w:val="00A658C2"/>
    <w:rsid w:val="00A660E9"/>
    <w:rsid w:val="00A66689"/>
    <w:rsid w:val="00A66F26"/>
    <w:rsid w:val="00A67065"/>
    <w:rsid w:val="00A67278"/>
    <w:rsid w:val="00A672E4"/>
    <w:rsid w:val="00A6758C"/>
    <w:rsid w:val="00A6766B"/>
    <w:rsid w:val="00A67EFB"/>
    <w:rsid w:val="00A70099"/>
    <w:rsid w:val="00A701C7"/>
    <w:rsid w:val="00A703D3"/>
    <w:rsid w:val="00A704A2"/>
    <w:rsid w:val="00A7051B"/>
    <w:rsid w:val="00A7052A"/>
    <w:rsid w:val="00A70C55"/>
    <w:rsid w:val="00A71AB4"/>
    <w:rsid w:val="00A71B3F"/>
    <w:rsid w:val="00A71DFD"/>
    <w:rsid w:val="00A71E0E"/>
    <w:rsid w:val="00A7214E"/>
    <w:rsid w:val="00A7232F"/>
    <w:rsid w:val="00A727FC"/>
    <w:rsid w:val="00A73063"/>
    <w:rsid w:val="00A73136"/>
    <w:rsid w:val="00A73D79"/>
    <w:rsid w:val="00A73FBA"/>
    <w:rsid w:val="00A74426"/>
    <w:rsid w:val="00A74B26"/>
    <w:rsid w:val="00A74BDB"/>
    <w:rsid w:val="00A753EB"/>
    <w:rsid w:val="00A75406"/>
    <w:rsid w:val="00A75601"/>
    <w:rsid w:val="00A756B1"/>
    <w:rsid w:val="00A75791"/>
    <w:rsid w:val="00A75E68"/>
    <w:rsid w:val="00A7610C"/>
    <w:rsid w:val="00A762ED"/>
    <w:rsid w:val="00A765BC"/>
    <w:rsid w:val="00A7681C"/>
    <w:rsid w:val="00A77046"/>
    <w:rsid w:val="00A772A4"/>
    <w:rsid w:val="00A7736B"/>
    <w:rsid w:val="00A775A5"/>
    <w:rsid w:val="00A7762C"/>
    <w:rsid w:val="00A77855"/>
    <w:rsid w:val="00A77E94"/>
    <w:rsid w:val="00A80164"/>
    <w:rsid w:val="00A805C1"/>
    <w:rsid w:val="00A80BFE"/>
    <w:rsid w:val="00A80CF1"/>
    <w:rsid w:val="00A80D4F"/>
    <w:rsid w:val="00A8106D"/>
    <w:rsid w:val="00A81386"/>
    <w:rsid w:val="00A816F0"/>
    <w:rsid w:val="00A81DF9"/>
    <w:rsid w:val="00A81E89"/>
    <w:rsid w:val="00A82048"/>
    <w:rsid w:val="00A825E7"/>
    <w:rsid w:val="00A82604"/>
    <w:rsid w:val="00A835DC"/>
    <w:rsid w:val="00A83779"/>
    <w:rsid w:val="00A8380D"/>
    <w:rsid w:val="00A83A40"/>
    <w:rsid w:val="00A83C53"/>
    <w:rsid w:val="00A84073"/>
    <w:rsid w:val="00A841AE"/>
    <w:rsid w:val="00A8461F"/>
    <w:rsid w:val="00A84C9B"/>
    <w:rsid w:val="00A853DC"/>
    <w:rsid w:val="00A85421"/>
    <w:rsid w:val="00A855CC"/>
    <w:rsid w:val="00A85CCD"/>
    <w:rsid w:val="00A86212"/>
    <w:rsid w:val="00A862CF"/>
    <w:rsid w:val="00A86A4C"/>
    <w:rsid w:val="00A86C48"/>
    <w:rsid w:val="00A86E37"/>
    <w:rsid w:val="00A87697"/>
    <w:rsid w:val="00A87BEA"/>
    <w:rsid w:val="00A87E2C"/>
    <w:rsid w:val="00A87E59"/>
    <w:rsid w:val="00A90152"/>
    <w:rsid w:val="00A9032B"/>
    <w:rsid w:val="00A90B87"/>
    <w:rsid w:val="00A90D4D"/>
    <w:rsid w:val="00A912F0"/>
    <w:rsid w:val="00A91DF0"/>
    <w:rsid w:val="00A91F42"/>
    <w:rsid w:val="00A92BBE"/>
    <w:rsid w:val="00A936E0"/>
    <w:rsid w:val="00A93C59"/>
    <w:rsid w:val="00A93EFE"/>
    <w:rsid w:val="00A94626"/>
    <w:rsid w:val="00A95282"/>
    <w:rsid w:val="00A953B0"/>
    <w:rsid w:val="00A95517"/>
    <w:rsid w:val="00A9554E"/>
    <w:rsid w:val="00A96049"/>
    <w:rsid w:val="00A962BD"/>
    <w:rsid w:val="00A963E9"/>
    <w:rsid w:val="00A967C4"/>
    <w:rsid w:val="00A96892"/>
    <w:rsid w:val="00A96FAE"/>
    <w:rsid w:val="00A97190"/>
    <w:rsid w:val="00A97268"/>
    <w:rsid w:val="00A972CE"/>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858"/>
    <w:rsid w:val="00AA3AC4"/>
    <w:rsid w:val="00AA3BC4"/>
    <w:rsid w:val="00AA3D51"/>
    <w:rsid w:val="00AA406E"/>
    <w:rsid w:val="00AA42A9"/>
    <w:rsid w:val="00AA4361"/>
    <w:rsid w:val="00AA43A8"/>
    <w:rsid w:val="00AA48B8"/>
    <w:rsid w:val="00AA499C"/>
    <w:rsid w:val="00AA4D2D"/>
    <w:rsid w:val="00AA56FB"/>
    <w:rsid w:val="00AA5D24"/>
    <w:rsid w:val="00AA5FCA"/>
    <w:rsid w:val="00AA601C"/>
    <w:rsid w:val="00AA63F5"/>
    <w:rsid w:val="00AA67BA"/>
    <w:rsid w:val="00AA695E"/>
    <w:rsid w:val="00AA6FDD"/>
    <w:rsid w:val="00AA731F"/>
    <w:rsid w:val="00AA7DB9"/>
    <w:rsid w:val="00AB08A5"/>
    <w:rsid w:val="00AB118C"/>
    <w:rsid w:val="00AB132D"/>
    <w:rsid w:val="00AB1376"/>
    <w:rsid w:val="00AB1A09"/>
    <w:rsid w:val="00AB1CAA"/>
    <w:rsid w:val="00AB1FBD"/>
    <w:rsid w:val="00AB2065"/>
    <w:rsid w:val="00AB2110"/>
    <w:rsid w:val="00AB261C"/>
    <w:rsid w:val="00AB2B29"/>
    <w:rsid w:val="00AB2FB5"/>
    <w:rsid w:val="00AB3918"/>
    <w:rsid w:val="00AB3D03"/>
    <w:rsid w:val="00AB40DC"/>
    <w:rsid w:val="00AB47DE"/>
    <w:rsid w:val="00AB4846"/>
    <w:rsid w:val="00AB4B62"/>
    <w:rsid w:val="00AB4DFB"/>
    <w:rsid w:val="00AB4FFE"/>
    <w:rsid w:val="00AB5370"/>
    <w:rsid w:val="00AB55C1"/>
    <w:rsid w:val="00AB5CB1"/>
    <w:rsid w:val="00AB627C"/>
    <w:rsid w:val="00AB62EE"/>
    <w:rsid w:val="00AB64BE"/>
    <w:rsid w:val="00AB7227"/>
    <w:rsid w:val="00AB724C"/>
    <w:rsid w:val="00AB74AB"/>
    <w:rsid w:val="00AB7611"/>
    <w:rsid w:val="00AB79E5"/>
    <w:rsid w:val="00AB7FC7"/>
    <w:rsid w:val="00AC001A"/>
    <w:rsid w:val="00AC0069"/>
    <w:rsid w:val="00AC08A3"/>
    <w:rsid w:val="00AC091D"/>
    <w:rsid w:val="00AC0ACC"/>
    <w:rsid w:val="00AC0C07"/>
    <w:rsid w:val="00AC0E5B"/>
    <w:rsid w:val="00AC11C8"/>
    <w:rsid w:val="00AC1AA7"/>
    <w:rsid w:val="00AC1C45"/>
    <w:rsid w:val="00AC1E91"/>
    <w:rsid w:val="00AC1F31"/>
    <w:rsid w:val="00AC1FF9"/>
    <w:rsid w:val="00AC2313"/>
    <w:rsid w:val="00AC2484"/>
    <w:rsid w:val="00AC2590"/>
    <w:rsid w:val="00AC2A8F"/>
    <w:rsid w:val="00AC308B"/>
    <w:rsid w:val="00AC314A"/>
    <w:rsid w:val="00AC359F"/>
    <w:rsid w:val="00AC3CDF"/>
    <w:rsid w:val="00AC42B5"/>
    <w:rsid w:val="00AC450B"/>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A2C"/>
    <w:rsid w:val="00AD1B3B"/>
    <w:rsid w:val="00AD1BE5"/>
    <w:rsid w:val="00AD1BEE"/>
    <w:rsid w:val="00AD1E60"/>
    <w:rsid w:val="00AD1FC2"/>
    <w:rsid w:val="00AD23B5"/>
    <w:rsid w:val="00AD25DF"/>
    <w:rsid w:val="00AD286E"/>
    <w:rsid w:val="00AD2AC0"/>
    <w:rsid w:val="00AD2E60"/>
    <w:rsid w:val="00AD3870"/>
    <w:rsid w:val="00AD3884"/>
    <w:rsid w:val="00AD38B3"/>
    <w:rsid w:val="00AD3987"/>
    <w:rsid w:val="00AD3AF2"/>
    <w:rsid w:val="00AD3BCD"/>
    <w:rsid w:val="00AD3C09"/>
    <w:rsid w:val="00AD3E6E"/>
    <w:rsid w:val="00AD4FC7"/>
    <w:rsid w:val="00AD4FEC"/>
    <w:rsid w:val="00AD5225"/>
    <w:rsid w:val="00AD524E"/>
    <w:rsid w:val="00AD53FD"/>
    <w:rsid w:val="00AD5741"/>
    <w:rsid w:val="00AD57D8"/>
    <w:rsid w:val="00AD598F"/>
    <w:rsid w:val="00AD6646"/>
    <w:rsid w:val="00AD69DB"/>
    <w:rsid w:val="00AD6BE3"/>
    <w:rsid w:val="00AD70AE"/>
    <w:rsid w:val="00AD7547"/>
    <w:rsid w:val="00AD7738"/>
    <w:rsid w:val="00AD790F"/>
    <w:rsid w:val="00AD7C1C"/>
    <w:rsid w:val="00AE03A5"/>
    <w:rsid w:val="00AE0C50"/>
    <w:rsid w:val="00AE0CC4"/>
    <w:rsid w:val="00AE107E"/>
    <w:rsid w:val="00AE110D"/>
    <w:rsid w:val="00AE1128"/>
    <w:rsid w:val="00AE12D1"/>
    <w:rsid w:val="00AE192D"/>
    <w:rsid w:val="00AE1B14"/>
    <w:rsid w:val="00AE1C07"/>
    <w:rsid w:val="00AE237E"/>
    <w:rsid w:val="00AE27F5"/>
    <w:rsid w:val="00AE296B"/>
    <w:rsid w:val="00AE2990"/>
    <w:rsid w:val="00AE29B1"/>
    <w:rsid w:val="00AE3016"/>
    <w:rsid w:val="00AE3231"/>
    <w:rsid w:val="00AE38A3"/>
    <w:rsid w:val="00AE3AFA"/>
    <w:rsid w:val="00AE41FF"/>
    <w:rsid w:val="00AE46E8"/>
    <w:rsid w:val="00AE4FF3"/>
    <w:rsid w:val="00AE548C"/>
    <w:rsid w:val="00AE5A4D"/>
    <w:rsid w:val="00AE5D53"/>
    <w:rsid w:val="00AE5E81"/>
    <w:rsid w:val="00AE6251"/>
    <w:rsid w:val="00AE62FA"/>
    <w:rsid w:val="00AE636E"/>
    <w:rsid w:val="00AE6572"/>
    <w:rsid w:val="00AE6D3F"/>
    <w:rsid w:val="00AE70D9"/>
    <w:rsid w:val="00AE718C"/>
    <w:rsid w:val="00AE7228"/>
    <w:rsid w:val="00AE72DD"/>
    <w:rsid w:val="00AE7530"/>
    <w:rsid w:val="00AE7683"/>
    <w:rsid w:val="00AE793A"/>
    <w:rsid w:val="00AE7AF3"/>
    <w:rsid w:val="00AE7B77"/>
    <w:rsid w:val="00AF01A6"/>
    <w:rsid w:val="00AF0215"/>
    <w:rsid w:val="00AF051E"/>
    <w:rsid w:val="00AF06F0"/>
    <w:rsid w:val="00AF1E48"/>
    <w:rsid w:val="00AF1FCC"/>
    <w:rsid w:val="00AF3894"/>
    <w:rsid w:val="00AF3A11"/>
    <w:rsid w:val="00AF3DC1"/>
    <w:rsid w:val="00AF3F6A"/>
    <w:rsid w:val="00AF44F6"/>
    <w:rsid w:val="00AF47AA"/>
    <w:rsid w:val="00AF4C9E"/>
    <w:rsid w:val="00AF4E28"/>
    <w:rsid w:val="00AF518C"/>
    <w:rsid w:val="00AF762A"/>
    <w:rsid w:val="00AF76DF"/>
    <w:rsid w:val="00AF7D00"/>
    <w:rsid w:val="00B00043"/>
    <w:rsid w:val="00B0053C"/>
    <w:rsid w:val="00B010AB"/>
    <w:rsid w:val="00B01199"/>
    <w:rsid w:val="00B011C1"/>
    <w:rsid w:val="00B013E8"/>
    <w:rsid w:val="00B01B7D"/>
    <w:rsid w:val="00B01BFC"/>
    <w:rsid w:val="00B02322"/>
    <w:rsid w:val="00B0235F"/>
    <w:rsid w:val="00B02789"/>
    <w:rsid w:val="00B02C04"/>
    <w:rsid w:val="00B031C2"/>
    <w:rsid w:val="00B0359D"/>
    <w:rsid w:val="00B03729"/>
    <w:rsid w:val="00B03F5B"/>
    <w:rsid w:val="00B043C8"/>
    <w:rsid w:val="00B04BE8"/>
    <w:rsid w:val="00B04C30"/>
    <w:rsid w:val="00B04DAC"/>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0E9C"/>
    <w:rsid w:val="00B11390"/>
    <w:rsid w:val="00B119C1"/>
    <w:rsid w:val="00B11CEE"/>
    <w:rsid w:val="00B11E90"/>
    <w:rsid w:val="00B11FE5"/>
    <w:rsid w:val="00B123B7"/>
    <w:rsid w:val="00B12561"/>
    <w:rsid w:val="00B125E3"/>
    <w:rsid w:val="00B12BB9"/>
    <w:rsid w:val="00B12FC6"/>
    <w:rsid w:val="00B131CF"/>
    <w:rsid w:val="00B13286"/>
    <w:rsid w:val="00B1360E"/>
    <w:rsid w:val="00B139AD"/>
    <w:rsid w:val="00B13E06"/>
    <w:rsid w:val="00B14389"/>
    <w:rsid w:val="00B14518"/>
    <w:rsid w:val="00B1481B"/>
    <w:rsid w:val="00B15BA3"/>
    <w:rsid w:val="00B16031"/>
    <w:rsid w:val="00B160A2"/>
    <w:rsid w:val="00B162B3"/>
    <w:rsid w:val="00B1630C"/>
    <w:rsid w:val="00B16748"/>
    <w:rsid w:val="00B16810"/>
    <w:rsid w:val="00B16D95"/>
    <w:rsid w:val="00B16E18"/>
    <w:rsid w:val="00B171A4"/>
    <w:rsid w:val="00B1736B"/>
    <w:rsid w:val="00B17CD5"/>
    <w:rsid w:val="00B203DE"/>
    <w:rsid w:val="00B20C8D"/>
    <w:rsid w:val="00B21642"/>
    <w:rsid w:val="00B21B58"/>
    <w:rsid w:val="00B22103"/>
    <w:rsid w:val="00B227D9"/>
    <w:rsid w:val="00B228E5"/>
    <w:rsid w:val="00B22E8C"/>
    <w:rsid w:val="00B23373"/>
    <w:rsid w:val="00B23FA1"/>
    <w:rsid w:val="00B24F99"/>
    <w:rsid w:val="00B25774"/>
    <w:rsid w:val="00B2585F"/>
    <w:rsid w:val="00B25DA6"/>
    <w:rsid w:val="00B260F8"/>
    <w:rsid w:val="00B26244"/>
    <w:rsid w:val="00B2665E"/>
    <w:rsid w:val="00B2666F"/>
    <w:rsid w:val="00B26742"/>
    <w:rsid w:val="00B26A92"/>
    <w:rsid w:val="00B26B46"/>
    <w:rsid w:val="00B26DF6"/>
    <w:rsid w:val="00B272EC"/>
    <w:rsid w:val="00B2734A"/>
    <w:rsid w:val="00B27B74"/>
    <w:rsid w:val="00B3019A"/>
    <w:rsid w:val="00B30766"/>
    <w:rsid w:val="00B309D0"/>
    <w:rsid w:val="00B30C70"/>
    <w:rsid w:val="00B30DDC"/>
    <w:rsid w:val="00B31616"/>
    <w:rsid w:val="00B31F13"/>
    <w:rsid w:val="00B321CE"/>
    <w:rsid w:val="00B3236D"/>
    <w:rsid w:val="00B329BE"/>
    <w:rsid w:val="00B32A95"/>
    <w:rsid w:val="00B32C88"/>
    <w:rsid w:val="00B3319E"/>
    <w:rsid w:val="00B33316"/>
    <w:rsid w:val="00B33459"/>
    <w:rsid w:val="00B33566"/>
    <w:rsid w:val="00B33678"/>
    <w:rsid w:val="00B33F4E"/>
    <w:rsid w:val="00B3413B"/>
    <w:rsid w:val="00B34A07"/>
    <w:rsid w:val="00B35107"/>
    <w:rsid w:val="00B352B5"/>
    <w:rsid w:val="00B35635"/>
    <w:rsid w:val="00B35655"/>
    <w:rsid w:val="00B35732"/>
    <w:rsid w:val="00B35AE6"/>
    <w:rsid w:val="00B35B56"/>
    <w:rsid w:val="00B36126"/>
    <w:rsid w:val="00B3677D"/>
    <w:rsid w:val="00B36B2D"/>
    <w:rsid w:val="00B3722D"/>
    <w:rsid w:val="00B37801"/>
    <w:rsid w:val="00B37807"/>
    <w:rsid w:val="00B37EC6"/>
    <w:rsid w:val="00B37F20"/>
    <w:rsid w:val="00B37F71"/>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2ED3"/>
    <w:rsid w:val="00B4306D"/>
    <w:rsid w:val="00B43DE1"/>
    <w:rsid w:val="00B43F3D"/>
    <w:rsid w:val="00B44340"/>
    <w:rsid w:val="00B44422"/>
    <w:rsid w:val="00B45783"/>
    <w:rsid w:val="00B45C66"/>
    <w:rsid w:val="00B46004"/>
    <w:rsid w:val="00B46241"/>
    <w:rsid w:val="00B4627F"/>
    <w:rsid w:val="00B4671F"/>
    <w:rsid w:val="00B474D7"/>
    <w:rsid w:val="00B476D9"/>
    <w:rsid w:val="00B47F59"/>
    <w:rsid w:val="00B509A2"/>
    <w:rsid w:val="00B5145E"/>
    <w:rsid w:val="00B5159B"/>
    <w:rsid w:val="00B516DE"/>
    <w:rsid w:val="00B52628"/>
    <w:rsid w:val="00B52CBC"/>
    <w:rsid w:val="00B52CFB"/>
    <w:rsid w:val="00B52FFB"/>
    <w:rsid w:val="00B53ED5"/>
    <w:rsid w:val="00B541B0"/>
    <w:rsid w:val="00B542CD"/>
    <w:rsid w:val="00B54931"/>
    <w:rsid w:val="00B549EF"/>
    <w:rsid w:val="00B54CF6"/>
    <w:rsid w:val="00B550E6"/>
    <w:rsid w:val="00B55DB0"/>
    <w:rsid w:val="00B56080"/>
    <w:rsid w:val="00B56167"/>
    <w:rsid w:val="00B56861"/>
    <w:rsid w:val="00B56943"/>
    <w:rsid w:val="00B56A8A"/>
    <w:rsid w:val="00B56F42"/>
    <w:rsid w:val="00B57911"/>
    <w:rsid w:val="00B60B85"/>
    <w:rsid w:val="00B61338"/>
    <w:rsid w:val="00B6170D"/>
    <w:rsid w:val="00B61719"/>
    <w:rsid w:val="00B6187F"/>
    <w:rsid w:val="00B618B1"/>
    <w:rsid w:val="00B61938"/>
    <w:rsid w:val="00B61ED3"/>
    <w:rsid w:val="00B61F92"/>
    <w:rsid w:val="00B62169"/>
    <w:rsid w:val="00B624C7"/>
    <w:rsid w:val="00B627DF"/>
    <w:rsid w:val="00B62813"/>
    <w:rsid w:val="00B628BB"/>
    <w:rsid w:val="00B62A0E"/>
    <w:rsid w:val="00B63030"/>
    <w:rsid w:val="00B6335F"/>
    <w:rsid w:val="00B633CA"/>
    <w:rsid w:val="00B635C6"/>
    <w:rsid w:val="00B63876"/>
    <w:rsid w:val="00B63AB9"/>
    <w:rsid w:val="00B63BD1"/>
    <w:rsid w:val="00B63C41"/>
    <w:rsid w:val="00B63E76"/>
    <w:rsid w:val="00B64271"/>
    <w:rsid w:val="00B642C2"/>
    <w:rsid w:val="00B64327"/>
    <w:rsid w:val="00B64AAD"/>
    <w:rsid w:val="00B64B06"/>
    <w:rsid w:val="00B64C0D"/>
    <w:rsid w:val="00B65172"/>
    <w:rsid w:val="00B65505"/>
    <w:rsid w:val="00B65AF6"/>
    <w:rsid w:val="00B65B91"/>
    <w:rsid w:val="00B662D7"/>
    <w:rsid w:val="00B66479"/>
    <w:rsid w:val="00B66CEC"/>
    <w:rsid w:val="00B66D90"/>
    <w:rsid w:val="00B67007"/>
    <w:rsid w:val="00B6755D"/>
    <w:rsid w:val="00B67A7D"/>
    <w:rsid w:val="00B67AB7"/>
    <w:rsid w:val="00B67C11"/>
    <w:rsid w:val="00B67D0A"/>
    <w:rsid w:val="00B7015B"/>
    <w:rsid w:val="00B70612"/>
    <w:rsid w:val="00B706B7"/>
    <w:rsid w:val="00B7093E"/>
    <w:rsid w:val="00B70D8E"/>
    <w:rsid w:val="00B70DF5"/>
    <w:rsid w:val="00B71210"/>
    <w:rsid w:val="00B71343"/>
    <w:rsid w:val="00B71509"/>
    <w:rsid w:val="00B71F2D"/>
    <w:rsid w:val="00B72095"/>
    <w:rsid w:val="00B72200"/>
    <w:rsid w:val="00B72F80"/>
    <w:rsid w:val="00B731D8"/>
    <w:rsid w:val="00B7321A"/>
    <w:rsid w:val="00B73A86"/>
    <w:rsid w:val="00B73B0F"/>
    <w:rsid w:val="00B73EDF"/>
    <w:rsid w:val="00B73F36"/>
    <w:rsid w:val="00B73F6E"/>
    <w:rsid w:val="00B746E5"/>
    <w:rsid w:val="00B746FF"/>
    <w:rsid w:val="00B74B03"/>
    <w:rsid w:val="00B74B92"/>
    <w:rsid w:val="00B74C1B"/>
    <w:rsid w:val="00B7520D"/>
    <w:rsid w:val="00B754F7"/>
    <w:rsid w:val="00B755EF"/>
    <w:rsid w:val="00B7581C"/>
    <w:rsid w:val="00B75ABE"/>
    <w:rsid w:val="00B76412"/>
    <w:rsid w:val="00B76498"/>
    <w:rsid w:val="00B76587"/>
    <w:rsid w:val="00B76750"/>
    <w:rsid w:val="00B76C95"/>
    <w:rsid w:val="00B76CE9"/>
    <w:rsid w:val="00B7729E"/>
    <w:rsid w:val="00B775A2"/>
    <w:rsid w:val="00B77ABC"/>
    <w:rsid w:val="00B77EBB"/>
    <w:rsid w:val="00B80DCC"/>
    <w:rsid w:val="00B8190A"/>
    <w:rsid w:val="00B81B5C"/>
    <w:rsid w:val="00B81D36"/>
    <w:rsid w:val="00B820A6"/>
    <w:rsid w:val="00B825FC"/>
    <w:rsid w:val="00B826B8"/>
    <w:rsid w:val="00B82C85"/>
    <w:rsid w:val="00B82DC5"/>
    <w:rsid w:val="00B82F23"/>
    <w:rsid w:val="00B83169"/>
    <w:rsid w:val="00B834BE"/>
    <w:rsid w:val="00B835DC"/>
    <w:rsid w:val="00B837D7"/>
    <w:rsid w:val="00B8381D"/>
    <w:rsid w:val="00B83A7F"/>
    <w:rsid w:val="00B84287"/>
    <w:rsid w:val="00B8451A"/>
    <w:rsid w:val="00B84A6A"/>
    <w:rsid w:val="00B84F23"/>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7CF"/>
    <w:rsid w:val="00B91C77"/>
    <w:rsid w:val="00B92188"/>
    <w:rsid w:val="00B9231C"/>
    <w:rsid w:val="00B92CBE"/>
    <w:rsid w:val="00B92F7A"/>
    <w:rsid w:val="00B93838"/>
    <w:rsid w:val="00B940F4"/>
    <w:rsid w:val="00B94107"/>
    <w:rsid w:val="00B942CD"/>
    <w:rsid w:val="00B943B3"/>
    <w:rsid w:val="00B94CB2"/>
    <w:rsid w:val="00B94ECF"/>
    <w:rsid w:val="00B94EFB"/>
    <w:rsid w:val="00B955BF"/>
    <w:rsid w:val="00B959D1"/>
    <w:rsid w:val="00B962E2"/>
    <w:rsid w:val="00B96EE6"/>
    <w:rsid w:val="00B9791D"/>
    <w:rsid w:val="00B97AE5"/>
    <w:rsid w:val="00BA0312"/>
    <w:rsid w:val="00BA0897"/>
    <w:rsid w:val="00BA0FC2"/>
    <w:rsid w:val="00BA0FC8"/>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48D"/>
    <w:rsid w:val="00BA5566"/>
    <w:rsid w:val="00BA55A2"/>
    <w:rsid w:val="00BA621A"/>
    <w:rsid w:val="00BA63E1"/>
    <w:rsid w:val="00BA668F"/>
    <w:rsid w:val="00BA673E"/>
    <w:rsid w:val="00BA69C5"/>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3F3"/>
    <w:rsid w:val="00BB2895"/>
    <w:rsid w:val="00BB29B4"/>
    <w:rsid w:val="00BB2A57"/>
    <w:rsid w:val="00BB2B38"/>
    <w:rsid w:val="00BB2B71"/>
    <w:rsid w:val="00BB2CAD"/>
    <w:rsid w:val="00BB2F4F"/>
    <w:rsid w:val="00BB3C22"/>
    <w:rsid w:val="00BB3F8C"/>
    <w:rsid w:val="00BB44F4"/>
    <w:rsid w:val="00BB4A6D"/>
    <w:rsid w:val="00BB4B06"/>
    <w:rsid w:val="00BB4D27"/>
    <w:rsid w:val="00BB50C8"/>
    <w:rsid w:val="00BB5190"/>
    <w:rsid w:val="00BB5312"/>
    <w:rsid w:val="00BB537C"/>
    <w:rsid w:val="00BB54CC"/>
    <w:rsid w:val="00BB5C19"/>
    <w:rsid w:val="00BB5FFB"/>
    <w:rsid w:val="00BB66CD"/>
    <w:rsid w:val="00BB6905"/>
    <w:rsid w:val="00BB6AA2"/>
    <w:rsid w:val="00BB6CFE"/>
    <w:rsid w:val="00BB7295"/>
    <w:rsid w:val="00BB78BF"/>
    <w:rsid w:val="00BB791D"/>
    <w:rsid w:val="00BB7A4D"/>
    <w:rsid w:val="00BC02ED"/>
    <w:rsid w:val="00BC04E9"/>
    <w:rsid w:val="00BC05D3"/>
    <w:rsid w:val="00BC0B50"/>
    <w:rsid w:val="00BC13EE"/>
    <w:rsid w:val="00BC1914"/>
    <w:rsid w:val="00BC2353"/>
    <w:rsid w:val="00BC25FA"/>
    <w:rsid w:val="00BC2AA1"/>
    <w:rsid w:val="00BC34FF"/>
    <w:rsid w:val="00BC3660"/>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6FD4"/>
    <w:rsid w:val="00BC70DC"/>
    <w:rsid w:val="00BC7165"/>
    <w:rsid w:val="00BC745C"/>
    <w:rsid w:val="00BC748F"/>
    <w:rsid w:val="00BC783F"/>
    <w:rsid w:val="00BC7C0E"/>
    <w:rsid w:val="00BD012E"/>
    <w:rsid w:val="00BD02EA"/>
    <w:rsid w:val="00BD0746"/>
    <w:rsid w:val="00BD083F"/>
    <w:rsid w:val="00BD0DD7"/>
    <w:rsid w:val="00BD1227"/>
    <w:rsid w:val="00BD1873"/>
    <w:rsid w:val="00BD255D"/>
    <w:rsid w:val="00BD30B9"/>
    <w:rsid w:val="00BD32B3"/>
    <w:rsid w:val="00BD3445"/>
    <w:rsid w:val="00BD3CAE"/>
    <w:rsid w:val="00BD3F99"/>
    <w:rsid w:val="00BD40D2"/>
    <w:rsid w:val="00BD43F0"/>
    <w:rsid w:val="00BD49C7"/>
    <w:rsid w:val="00BD50C9"/>
    <w:rsid w:val="00BD5350"/>
    <w:rsid w:val="00BD5369"/>
    <w:rsid w:val="00BD5377"/>
    <w:rsid w:val="00BD5418"/>
    <w:rsid w:val="00BD5B0F"/>
    <w:rsid w:val="00BD5E44"/>
    <w:rsid w:val="00BD6078"/>
    <w:rsid w:val="00BD69EF"/>
    <w:rsid w:val="00BD70E3"/>
    <w:rsid w:val="00BD754C"/>
    <w:rsid w:val="00BD77F6"/>
    <w:rsid w:val="00BD7C77"/>
    <w:rsid w:val="00BE047A"/>
    <w:rsid w:val="00BE04F4"/>
    <w:rsid w:val="00BE05EA"/>
    <w:rsid w:val="00BE0794"/>
    <w:rsid w:val="00BE0A68"/>
    <w:rsid w:val="00BE0CD9"/>
    <w:rsid w:val="00BE0D88"/>
    <w:rsid w:val="00BE0E5A"/>
    <w:rsid w:val="00BE134B"/>
    <w:rsid w:val="00BE1451"/>
    <w:rsid w:val="00BE1642"/>
    <w:rsid w:val="00BE2096"/>
    <w:rsid w:val="00BE2817"/>
    <w:rsid w:val="00BE2C78"/>
    <w:rsid w:val="00BE2E5E"/>
    <w:rsid w:val="00BE39E0"/>
    <w:rsid w:val="00BE427D"/>
    <w:rsid w:val="00BE4350"/>
    <w:rsid w:val="00BE4AA5"/>
    <w:rsid w:val="00BE4B6A"/>
    <w:rsid w:val="00BE4D40"/>
    <w:rsid w:val="00BE4E4C"/>
    <w:rsid w:val="00BE4F59"/>
    <w:rsid w:val="00BE4F77"/>
    <w:rsid w:val="00BE502E"/>
    <w:rsid w:val="00BE505C"/>
    <w:rsid w:val="00BE5070"/>
    <w:rsid w:val="00BE50FC"/>
    <w:rsid w:val="00BE54E0"/>
    <w:rsid w:val="00BE59D3"/>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C1"/>
    <w:rsid w:val="00BF3E9F"/>
    <w:rsid w:val="00BF4119"/>
    <w:rsid w:val="00BF45E5"/>
    <w:rsid w:val="00BF492C"/>
    <w:rsid w:val="00BF5998"/>
    <w:rsid w:val="00BF5A15"/>
    <w:rsid w:val="00BF5B9D"/>
    <w:rsid w:val="00BF5CCB"/>
    <w:rsid w:val="00BF67F2"/>
    <w:rsid w:val="00BF6B00"/>
    <w:rsid w:val="00BF6BE3"/>
    <w:rsid w:val="00BF6C8C"/>
    <w:rsid w:val="00BF6C8F"/>
    <w:rsid w:val="00BF6D93"/>
    <w:rsid w:val="00BF6F1D"/>
    <w:rsid w:val="00BF71A7"/>
    <w:rsid w:val="00BF767C"/>
    <w:rsid w:val="00BF7A28"/>
    <w:rsid w:val="00BF7F9B"/>
    <w:rsid w:val="00C00413"/>
    <w:rsid w:val="00C00A67"/>
    <w:rsid w:val="00C00F78"/>
    <w:rsid w:val="00C019D9"/>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5FD2"/>
    <w:rsid w:val="00C063A4"/>
    <w:rsid w:val="00C067FE"/>
    <w:rsid w:val="00C069ED"/>
    <w:rsid w:val="00C06CDE"/>
    <w:rsid w:val="00C06DC6"/>
    <w:rsid w:val="00C06EC7"/>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F32"/>
    <w:rsid w:val="00C15FE3"/>
    <w:rsid w:val="00C16225"/>
    <w:rsid w:val="00C16CAA"/>
    <w:rsid w:val="00C16D0E"/>
    <w:rsid w:val="00C16E63"/>
    <w:rsid w:val="00C175BE"/>
    <w:rsid w:val="00C17623"/>
    <w:rsid w:val="00C17742"/>
    <w:rsid w:val="00C178DB"/>
    <w:rsid w:val="00C17E87"/>
    <w:rsid w:val="00C20219"/>
    <w:rsid w:val="00C2090E"/>
    <w:rsid w:val="00C20E1F"/>
    <w:rsid w:val="00C2139D"/>
    <w:rsid w:val="00C21508"/>
    <w:rsid w:val="00C2159D"/>
    <w:rsid w:val="00C21EEE"/>
    <w:rsid w:val="00C22257"/>
    <w:rsid w:val="00C226F6"/>
    <w:rsid w:val="00C22F9B"/>
    <w:rsid w:val="00C23437"/>
    <w:rsid w:val="00C23D15"/>
    <w:rsid w:val="00C253F5"/>
    <w:rsid w:val="00C25740"/>
    <w:rsid w:val="00C259DF"/>
    <w:rsid w:val="00C259EC"/>
    <w:rsid w:val="00C25B7D"/>
    <w:rsid w:val="00C261C3"/>
    <w:rsid w:val="00C266D7"/>
    <w:rsid w:val="00C26D5D"/>
    <w:rsid w:val="00C27069"/>
    <w:rsid w:val="00C27193"/>
    <w:rsid w:val="00C275EC"/>
    <w:rsid w:val="00C27EAD"/>
    <w:rsid w:val="00C30545"/>
    <w:rsid w:val="00C30B8F"/>
    <w:rsid w:val="00C30BFA"/>
    <w:rsid w:val="00C30ECE"/>
    <w:rsid w:val="00C30F3B"/>
    <w:rsid w:val="00C31143"/>
    <w:rsid w:val="00C31BC7"/>
    <w:rsid w:val="00C31D6F"/>
    <w:rsid w:val="00C31F98"/>
    <w:rsid w:val="00C321BC"/>
    <w:rsid w:val="00C32280"/>
    <w:rsid w:val="00C32DB3"/>
    <w:rsid w:val="00C32F16"/>
    <w:rsid w:val="00C3354F"/>
    <w:rsid w:val="00C33D66"/>
    <w:rsid w:val="00C33F11"/>
    <w:rsid w:val="00C3403E"/>
    <w:rsid w:val="00C3436C"/>
    <w:rsid w:val="00C34591"/>
    <w:rsid w:val="00C34809"/>
    <w:rsid w:val="00C34870"/>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378AF"/>
    <w:rsid w:val="00C37D1F"/>
    <w:rsid w:val="00C4003C"/>
    <w:rsid w:val="00C40044"/>
    <w:rsid w:val="00C4009D"/>
    <w:rsid w:val="00C40875"/>
    <w:rsid w:val="00C40C6D"/>
    <w:rsid w:val="00C40EBD"/>
    <w:rsid w:val="00C417AF"/>
    <w:rsid w:val="00C41872"/>
    <w:rsid w:val="00C41FAA"/>
    <w:rsid w:val="00C420B5"/>
    <w:rsid w:val="00C421F3"/>
    <w:rsid w:val="00C42840"/>
    <w:rsid w:val="00C42A46"/>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950"/>
    <w:rsid w:val="00C50968"/>
    <w:rsid w:val="00C50BED"/>
    <w:rsid w:val="00C50CE0"/>
    <w:rsid w:val="00C50D29"/>
    <w:rsid w:val="00C50E43"/>
    <w:rsid w:val="00C50ECA"/>
    <w:rsid w:val="00C518AE"/>
    <w:rsid w:val="00C51918"/>
    <w:rsid w:val="00C5195D"/>
    <w:rsid w:val="00C527F7"/>
    <w:rsid w:val="00C528F7"/>
    <w:rsid w:val="00C52A65"/>
    <w:rsid w:val="00C52CBF"/>
    <w:rsid w:val="00C52F15"/>
    <w:rsid w:val="00C53167"/>
    <w:rsid w:val="00C534AA"/>
    <w:rsid w:val="00C537A3"/>
    <w:rsid w:val="00C53854"/>
    <w:rsid w:val="00C53A1A"/>
    <w:rsid w:val="00C53A45"/>
    <w:rsid w:val="00C53D78"/>
    <w:rsid w:val="00C53FF1"/>
    <w:rsid w:val="00C54524"/>
    <w:rsid w:val="00C545E4"/>
    <w:rsid w:val="00C55575"/>
    <w:rsid w:val="00C5599E"/>
    <w:rsid w:val="00C563EB"/>
    <w:rsid w:val="00C564A4"/>
    <w:rsid w:val="00C5652F"/>
    <w:rsid w:val="00C56AF2"/>
    <w:rsid w:val="00C56C9F"/>
    <w:rsid w:val="00C56E10"/>
    <w:rsid w:val="00C5717F"/>
    <w:rsid w:val="00C57A40"/>
    <w:rsid w:val="00C57B65"/>
    <w:rsid w:val="00C6026E"/>
    <w:rsid w:val="00C6101B"/>
    <w:rsid w:val="00C6119E"/>
    <w:rsid w:val="00C61327"/>
    <w:rsid w:val="00C6164C"/>
    <w:rsid w:val="00C61A25"/>
    <w:rsid w:val="00C62169"/>
    <w:rsid w:val="00C62879"/>
    <w:rsid w:val="00C6291D"/>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0EE"/>
    <w:rsid w:val="00C70109"/>
    <w:rsid w:val="00C70112"/>
    <w:rsid w:val="00C70114"/>
    <w:rsid w:val="00C70387"/>
    <w:rsid w:val="00C7050C"/>
    <w:rsid w:val="00C70553"/>
    <w:rsid w:val="00C70718"/>
    <w:rsid w:val="00C70A6A"/>
    <w:rsid w:val="00C70CC1"/>
    <w:rsid w:val="00C70FDF"/>
    <w:rsid w:val="00C71996"/>
    <w:rsid w:val="00C7210A"/>
    <w:rsid w:val="00C7296C"/>
    <w:rsid w:val="00C72BD8"/>
    <w:rsid w:val="00C72D86"/>
    <w:rsid w:val="00C7331A"/>
    <w:rsid w:val="00C73ABA"/>
    <w:rsid w:val="00C73BD4"/>
    <w:rsid w:val="00C740F8"/>
    <w:rsid w:val="00C742B8"/>
    <w:rsid w:val="00C742DF"/>
    <w:rsid w:val="00C74C81"/>
    <w:rsid w:val="00C74D17"/>
    <w:rsid w:val="00C74E52"/>
    <w:rsid w:val="00C74F8D"/>
    <w:rsid w:val="00C7507C"/>
    <w:rsid w:val="00C7559A"/>
    <w:rsid w:val="00C75B6F"/>
    <w:rsid w:val="00C75BCE"/>
    <w:rsid w:val="00C75C10"/>
    <w:rsid w:val="00C75FCD"/>
    <w:rsid w:val="00C762FD"/>
    <w:rsid w:val="00C767DE"/>
    <w:rsid w:val="00C76860"/>
    <w:rsid w:val="00C76B0E"/>
    <w:rsid w:val="00C76D63"/>
    <w:rsid w:val="00C76E4F"/>
    <w:rsid w:val="00C77BE4"/>
    <w:rsid w:val="00C77C96"/>
    <w:rsid w:val="00C77CEE"/>
    <w:rsid w:val="00C77F6E"/>
    <w:rsid w:val="00C8033B"/>
    <w:rsid w:val="00C804CC"/>
    <w:rsid w:val="00C8074C"/>
    <w:rsid w:val="00C80B79"/>
    <w:rsid w:val="00C80D4C"/>
    <w:rsid w:val="00C80DA7"/>
    <w:rsid w:val="00C80FCC"/>
    <w:rsid w:val="00C80FE9"/>
    <w:rsid w:val="00C81588"/>
    <w:rsid w:val="00C81948"/>
    <w:rsid w:val="00C81A19"/>
    <w:rsid w:val="00C81BC9"/>
    <w:rsid w:val="00C8228A"/>
    <w:rsid w:val="00C827A5"/>
    <w:rsid w:val="00C82929"/>
    <w:rsid w:val="00C82A42"/>
    <w:rsid w:val="00C82C0B"/>
    <w:rsid w:val="00C830C8"/>
    <w:rsid w:val="00C83402"/>
    <w:rsid w:val="00C835E9"/>
    <w:rsid w:val="00C8446F"/>
    <w:rsid w:val="00C84620"/>
    <w:rsid w:val="00C84A9A"/>
    <w:rsid w:val="00C84CEB"/>
    <w:rsid w:val="00C85125"/>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3F94"/>
    <w:rsid w:val="00C9421B"/>
    <w:rsid w:val="00C9427D"/>
    <w:rsid w:val="00C9448C"/>
    <w:rsid w:val="00C94C65"/>
    <w:rsid w:val="00C952EC"/>
    <w:rsid w:val="00C9601F"/>
    <w:rsid w:val="00C96F47"/>
    <w:rsid w:val="00C972AD"/>
    <w:rsid w:val="00C973F6"/>
    <w:rsid w:val="00C97573"/>
    <w:rsid w:val="00C978C5"/>
    <w:rsid w:val="00C97933"/>
    <w:rsid w:val="00C97A4D"/>
    <w:rsid w:val="00C97C67"/>
    <w:rsid w:val="00C97C71"/>
    <w:rsid w:val="00CA023C"/>
    <w:rsid w:val="00CA0593"/>
    <w:rsid w:val="00CA11BB"/>
    <w:rsid w:val="00CA1538"/>
    <w:rsid w:val="00CA1EEB"/>
    <w:rsid w:val="00CA2099"/>
    <w:rsid w:val="00CA2325"/>
    <w:rsid w:val="00CA2492"/>
    <w:rsid w:val="00CA28CB"/>
    <w:rsid w:val="00CA2FA7"/>
    <w:rsid w:val="00CA349F"/>
    <w:rsid w:val="00CA393F"/>
    <w:rsid w:val="00CA3B9A"/>
    <w:rsid w:val="00CA4275"/>
    <w:rsid w:val="00CA4568"/>
    <w:rsid w:val="00CA4ABF"/>
    <w:rsid w:val="00CA4EAE"/>
    <w:rsid w:val="00CA4FD6"/>
    <w:rsid w:val="00CA5122"/>
    <w:rsid w:val="00CA533B"/>
    <w:rsid w:val="00CA5513"/>
    <w:rsid w:val="00CA5776"/>
    <w:rsid w:val="00CA57D8"/>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16D"/>
    <w:rsid w:val="00CB2233"/>
    <w:rsid w:val="00CB2283"/>
    <w:rsid w:val="00CB2487"/>
    <w:rsid w:val="00CB340B"/>
    <w:rsid w:val="00CB39D1"/>
    <w:rsid w:val="00CB4085"/>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695"/>
    <w:rsid w:val="00CC0BDF"/>
    <w:rsid w:val="00CC1087"/>
    <w:rsid w:val="00CC114C"/>
    <w:rsid w:val="00CC144A"/>
    <w:rsid w:val="00CC1642"/>
    <w:rsid w:val="00CC16F7"/>
    <w:rsid w:val="00CC245B"/>
    <w:rsid w:val="00CC2484"/>
    <w:rsid w:val="00CC26F1"/>
    <w:rsid w:val="00CC3185"/>
    <w:rsid w:val="00CC35C4"/>
    <w:rsid w:val="00CC3AFC"/>
    <w:rsid w:val="00CC3E03"/>
    <w:rsid w:val="00CC4680"/>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44F"/>
    <w:rsid w:val="00CD1744"/>
    <w:rsid w:val="00CD1C77"/>
    <w:rsid w:val="00CD2082"/>
    <w:rsid w:val="00CD21D8"/>
    <w:rsid w:val="00CD2467"/>
    <w:rsid w:val="00CD250C"/>
    <w:rsid w:val="00CD29EF"/>
    <w:rsid w:val="00CD2AFA"/>
    <w:rsid w:val="00CD3316"/>
    <w:rsid w:val="00CD3856"/>
    <w:rsid w:val="00CD3C05"/>
    <w:rsid w:val="00CD4542"/>
    <w:rsid w:val="00CD4904"/>
    <w:rsid w:val="00CD49D7"/>
    <w:rsid w:val="00CD4BE8"/>
    <w:rsid w:val="00CD4E69"/>
    <w:rsid w:val="00CD50DC"/>
    <w:rsid w:val="00CD57D4"/>
    <w:rsid w:val="00CD59EB"/>
    <w:rsid w:val="00CD5A2E"/>
    <w:rsid w:val="00CD5FCC"/>
    <w:rsid w:val="00CD63D7"/>
    <w:rsid w:val="00CD6465"/>
    <w:rsid w:val="00CD652C"/>
    <w:rsid w:val="00CD6639"/>
    <w:rsid w:val="00CD6D24"/>
    <w:rsid w:val="00CD7796"/>
    <w:rsid w:val="00CD77DB"/>
    <w:rsid w:val="00CE1161"/>
    <w:rsid w:val="00CE1282"/>
    <w:rsid w:val="00CE1476"/>
    <w:rsid w:val="00CE15D3"/>
    <w:rsid w:val="00CE1716"/>
    <w:rsid w:val="00CE1D9C"/>
    <w:rsid w:val="00CE1EC0"/>
    <w:rsid w:val="00CE1FDB"/>
    <w:rsid w:val="00CE2105"/>
    <w:rsid w:val="00CE2682"/>
    <w:rsid w:val="00CE29A0"/>
    <w:rsid w:val="00CE2A1B"/>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5F64"/>
    <w:rsid w:val="00CE6353"/>
    <w:rsid w:val="00CE6924"/>
    <w:rsid w:val="00CE69E7"/>
    <w:rsid w:val="00CE74DC"/>
    <w:rsid w:val="00CE754B"/>
    <w:rsid w:val="00CE7AAB"/>
    <w:rsid w:val="00CE7B02"/>
    <w:rsid w:val="00CE7CA2"/>
    <w:rsid w:val="00CE7D7E"/>
    <w:rsid w:val="00CF039E"/>
    <w:rsid w:val="00CF05D5"/>
    <w:rsid w:val="00CF066A"/>
    <w:rsid w:val="00CF06C9"/>
    <w:rsid w:val="00CF11CB"/>
    <w:rsid w:val="00CF139B"/>
    <w:rsid w:val="00CF16F5"/>
    <w:rsid w:val="00CF1813"/>
    <w:rsid w:val="00CF1D54"/>
    <w:rsid w:val="00CF1F07"/>
    <w:rsid w:val="00CF20A4"/>
    <w:rsid w:val="00CF247F"/>
    <w:rsid w:val="00CF2738"/>
    <w:rsid w:val="00CF2793"/>
    <w:rsid w:val="00CF2ACC"/>
    <w:rsid w:val="00CF2CE3"/>
    <w:rsid w:val="00CF2D2A"/>
    <w:rsid w:val="00CF2D8D"/>
    <w:rsid w:val="00CF3622"/>
    <w:rsid w:val="00CF368C"/>
    <w:rsid w:val="00CF3A18"/>
    <w:rsid w:val="00CF4146"/>
    <w:rsid w:val="00CF469F"/>
    <w:rsid w:val="00CF4742"/>
    <w:rsid w:val="00CF4A2A"/>
    <w:rsid w:val="00CF4F20"/>
    <w:rsid w:val="00CF52D6"/>
    <w:rsid w:val="00CF57E4"/>
    <w:rsid w:val="00CF5B75"/>
    <w:rsid w:val="00CF630B"/>
    <w:rsid w:val="00CF691D"/>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4DF"/>
    <w:rsid w:val="00D017C4"/>
    <w:rsid w:val="00D01CAB"/>
    <w:rsid w:val="00D029AB"/>
    <w:rsid w:val="00D02A29"/>
    <w:rsid w:val="00D03221"/>
    <w:rsid w:val="00D039A5"/>
    <w:rsid w:val="00D04209"/>
    <w:rsid w:val="00D04224"/>
    <w:rsid w:val="00D056A1"/>
    <w:rsid w:val="00D05743"/>
    <w:rsid w:val="00D05F5B"/>
    <w:rsid w:val="00D06063"/>
    <w:rsid w:val="00D061E8"/>
    <w:rsid w:val="00D06460"/>
    <w:rsid w:val="00D06461"/>
    <w:rsid w:val="00D065E3"/>
    <w:rsid w:val="00D0719C"/>
    <w:rsid w:val="00D07625"/>
    <w:rsid w:val="00D07D74"/>
    <w:rsid w:val="00D1074A"/>
    <w:rsid w:val="00D10887"/>
    <w:rsid w:val="00D109F9"/>
    <w:rsid w:val="00D11214"/>
    <w:rsid w:val="00D115AE"/>
    <w:rsid w:val="00D119C3"/>
    <w:rsid w:val="00D11AE8"/>
    <w:rsid w:val="00D11C85"/>
    <w:rsid w:val="00D11CB3"/>
    <w:rsid w:val="00D11D98"/>
    <w:rsid w:val="00D11EF7"/>
    <w:rsid w:val="00D12A3E"/>
    <w:rsid w:val="00D12D51"/>
    <w:rsid w:val="00D12DE9"/>
    <w:rsid w:val="00D12FFE"/>
    <w:rsid w:val="00D1309D"/>
    <w:rsid w:val="00D1315D"/>
    <w:rsid w:val="00D13494"/>
    <w:rsid w:val="00D13604"/>
    <w:rsid w:val="00D1384A"/>
    <w:rsid w:val="00D14050"/>
    <w:rsid w:val="00D1439C"/>
    <w:rsid w:val="00D14764"/>
    <w:rsid w:val="00D14874"/>
    <w:rsid w:val="00D14CDD"/>
    <w:rsid w:val="00D14D76"/>
    <w:rsid w:val="00D152CC"/>
    <w:rsid w:val="00D1576D"/>
    <w:rsid w:val="00D165CB"/>
    <w:rsid w:val="00D1692C"/>
    <w:rsid w:val="00D1739C"/>
    <w:rsid w:val="00D17786"/>
    <w:rsid w:val="00D17D77"/>
    <w:rsid w:val="00D2051C"/>
    <w:rsid w:val="00D20E5B"/>
    <w:rsid w:val="00D210AA"/>
    <w:rsid w:val="00D21210"/>
    <w:rsid w:val="00D2167F"/>
    <w:rsid w:val="00D2190F"/>
    <w:rsid w:val="00D21D5B"/>
    <w:rsid w:val="00D21E1C"/>
    <w:rsid w:val="00D221AE"/>
    <w:rsid w:val="00D22F00"/>
    <w:rsid w:val="00D233CD"/>
    <w:rsid w:val="00D23873"/>
    <w:rsid w:val="00D23947"/>
    <w:rsid w:val="00D23A2C"/>
    <w:rsid w:val="00D241E7"/>
    <w:rsid w:val="00D250FC"/>
    <w:rsid w:val="00D25187"/>
    <w:rsid w:val="00D25447"/>
    <w:rsid w:val="00D25C3C"/>
    <w:rsid w:val="00D25E44"/>
    <w:rsid w:val="00D25EA3"/>
    <w:rsid w:val="00D25F51"/>
    <w:rsid w:val="00D262E6"/>
    <w:rsid w:val="00D262EB"/>
    <w:rsid w:val="00D26420"/>
    <w:rsid w:val="00D26C86"/>
    <w:rsid w:val="00D27030"/>
    <w:rsid w:val="00D272D9"/>
    <w:rsid w:val="00D27733"/>
    <w:rsid w:val="00D27984"/>
    <w:rsid w:val="00D301FE"/>
    <w:rsid w:val="00D30678"/>
    <w:rsid w:val="00D30721"/>
    <w:rsid w:val="00D30A1D"/>
    <w:rsid w:val="00D30C10"/>
    <w:rsid w:val="00D30D06"/>
    <w:rsid w:val="00D31904"/>
    <w:rsid w:val="00D31BFA"/>
    <w:rsid w:val="00D31CE4"/>
    <w:rsid w:val="00D3204C"/>
    <w:rsid w:val="00D321E2"/>
    <w:rsid w:val="00D32235"/>
    <w:rsid w:val="00D323FA"/>
    <w:rsid w:val="00D3280C"/>
    <w:rsid w:val="00D32E7E"/>
    <w:rsid w:val="00D339CF"/>
    <w:rsid w:val="00D33A49"/>
    <w:rsid w:val="00D33B48"/>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37B32"/>
    <w:rsid w:val="00D37F83"/>
    <w:rsid w:val="00D4020B"/>
    <w:rsid w:val="00D40577"/>
    <w:rsid w:val="00D40612"/>
    <w:rsid w:val="00D40B79"/>
    <w:rsid w:val="00D40BCB"/>
    <w:rsid w:val="00D40C37"/>
    <w:rsid w:val="00D40C88"/>
    <w:rsid w:val="00D40F0A"/>
    <w:rsid w:val="00D411CD"/>
    <w:rsid w:val="00D412FB"/>
    <w:rsid w:val="00D41AAF"/>
    <w:rsid w:val="00D4225E"/>
    <w:rsid w:val="00D42338"/>
    <w:rsid w:val="00D4247C"/>
    <w:rsid w:val="00D42A1E"/>
    <w:rsid w:val="00D43D45"/>
    <w:rsid w:val="00D44DF3"/>
    <w:rsid w:val="00D44E08"/>
    <w:rsid w:val="00D451B1"/>
    <w:rsid w:val="00D458B1"/>
    <w:rsid w:val="00D459A1"/>
    <w:rsid w:val="00D459AA"/>
    <w:rsid w:val="00D45CBC"/>
    <w:rsid w:val="00D463CE"/>
    <w:rsid w:val="00D46A0D"/>
    <w:rsid w:val="00D46DDF"/>
    <w:rsid w:val="00D46E83"/>
    <w:rsid w:val="00D46FA8"/>
    <w:rsid w:val="00D47194"/>
    <w:rsid w:val="00D4746F"/>
    <w:rsid w:val="00D476C4"/>
    <w:rsid w:val="00D47B45"/>
    <w:rsid w:val="00D502F7"/>
    <w:rsid w:val="00D5044D"/>
    <w:rsid w:val="00D50477"/>
    <w:rsid w:val="00D50499"/>
    <w:rsid w:val="00D5082A"/>
    <w:rsid w:val="00D509AE"/>
    <w:rsid w:val="00D50A97"/>
    <w:rsid w:val="00D50E61"/>
    <w:rsid w:val="00D50E85"/>
    <w:rsid w:val="00D50FA7"/>
    <w:rsid w:val="00D515FD"/>
    <w:rsid w:val="00D51B13"/>
    <w:rsid w:val="00D51E9E"/>
    <w:rsid w:val="00D51FE1"/>
    <w:rsid w:val="00D52649"/>
    <w:rsid w:val="00D52DE0"/>
    <w:rsid w:val="00D533A4"/>
    <w:rsid w:val="00D533AB"/>
    <w:rsid w:val="00D538D8"/>
    <w:rsid w:val="00D53952"/>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00"/>
    <w:rsid w:val="00D5629B"/>
    <w:rsid w:val="00D57409"/>
    <w:rsid w:val="00D575F8"/>
    <w:rsid w:val="00D600FC"/>
    <w:rsid w:val="00D60120"/>
    <w:rsid w:val="00D604B4"/>
    <w:rsid w:val="00D6052E"/>
    <w:rsid w:val="00D606B1"/>
    <w:rsid w:val="00D60736"/>
    <w:rsid w:val="00D609C0"/>
    <w:rsid w:val="00D60B80"/>
    <w:rsid w:val="00D6158C"/>
    <w:rsid w:val="00D616BD"/>
    <w:rsid w:val="00D617B5"/>
    <w:rsid w:val="00D618FB"/>
    <w:rsid w:val="00D6198A"/>
    <w:rsid w:val="00D61C1F"/>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56D3"/>
    <w:rsid w:val="00D66449"/>
    <w:rsid w:val="00D666BD"/>
    <w:rsid w:val="00D668C8"/>
    <w:rsid w:val="00D672D1"/>
    <w:rsid w:val="00D70471"/>
    <w:rsid w:val="00D71010"/>
    <w:rsid w:val="00D71296"/>
    <w:rsid w:val="00D7132C"/>
    <w:rsid w:val="00D716D3"/>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E6A"/>
    <w:rsid w:val="00D7728D"/>
    <w:rsid w:val="00D77E8D"/>
    <w:rsid w:val="00D804F1"/>
    <w:rsid w:val="00D80530"/>
    <w:rsid w:val="00D80867"/>
    <w:rsid w:val="00D81113"/>
    <w:rsid w:val="00D81566"/>
    <w:rsid w:val="00D81697"/>
    <w:rsid w:val="00D816A0"/>
    <w:rsid w:val="00D81FEB"/>
    <w:rsid w:val="00D825BB"/>
    <w:rsid w:val="00D82CF3"/>
    <w:rsid w:val="00D835A5"/>
    <w:rsid w:val="00D835DF"/>
    <w:rsid w:val="00D8365D"/>
    <w:rsid w:val="00D83706"/>
    <w:rsid w:val="00D83775"/>
    <w:rsid w:val="00D83EDD"/>
    <w:rsid w:val="00D84868"/>
    <w:rsid w:val="00D84B38"/>
    <w:rsid w:val="00D84BB5"/>
    <w:rsid w:val="00D8561F"/>
    <w:rsid w:val="00D85A5F"/>
    <w:rsid w:val="00D85B35"/>
    <w:rsid w:val="00D861CC"/>
    <w:rsid w:val="00D8675D"/>
    <w:rsid w:val="00D8692A"/>
    <w:rsid w:val="00D86D30"/>
    <w:rsid w:val="00D870BB"/>
    <w:rsid w:val="00D87395"/>
    <w:rsid w:val="00D87AF1"/>
    <w:rsid w:val="00D9004C"/>
    <w:rsid w:val="00D90085"/>
    <w:rsid w:val="00D90413"/>
    <w:rsid w:val="00D90614"/>
    <w:rsid w:val="00D90BE1"/>
    <w:rsid w:val="00D913E3"/>
    <w:rsid w:val="00D913F7"/>
    <w:rsid w:val="00D914F2"/>
    <w:rsid w:val="00D917D5"/>
    <w:rsid w:val="00D91A71"/>
    <w:rsid w:val="00D91B6B"/>
    <w:rsid w:val="00D91DF1"/>
    <w:rsid w:val="00D91E97"/>
    <w:rsid w:val="00D91FAB"/>
    <w:rsid w:val="00D92197"/>
    <w:rsid w:val="00D9280B"/>
    <w:rsid w:val="00D9302D"/>
    <w:rsid w:val="00D930FD"/>
    <w:rsid w:val="00D935D1"/>
    <w:rsid w:val="00D9377C"/>
    <w:rsid w:val="00D945F0"/>
    <w:rsid w:val="00D94BCC"/>
    <w:rsid w:val="00D94BD7"/>
    <w:rsid w:val="00D94FE4"/>
    <w:rsid w:val="00D9515D"/>
    <w:rsid w:val="00D952EE"/>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DE2"/>
    <w:rsid w:val="00DA3AAA"/>
    <w:rsid w:val="00DA3D27"/>
    <w:rsid w:val="00DA3F07"/>
    <w:rsid w:val="00DA436F"/>
    <w:rsid w:val="00DA4C32"/>
    <w:rsid w:val="00DA4C81"/>
    <w:rsid w:val="00DA4E85"/>
    <w:rsid w:val="00DA4F97"/>
    <w:rsid w:val="00DA5423"/>
    <w:rsid w:val="00DA5508"/>
    <w:rsid w:val="00DA5661"/>
    <w:rsid w:val="00DA5B04"/>
    <w:rsid w:val="00DA5B14"/>
    <w:rsid w:val="00DA63CD"/>
    <w:rsid w:val="00DA68F4"/>
    <w:rsid w:val="00DA68FC"/>
    <w:rsid w:val="00DA6CD7"/>
    <w:rsid w:val="00DA6DAD"/>
    <w:rsid w:val="00DA7035"/>
    <w:rsid w:val="00DA735A"/>
    <w:rsid w:val="00DA75C5"/>
    <w:rsid w:val="00DA7845"/>
    <w:rsid w:val="00DA79C0"/>
    <w:rsid w:val="00DB01FC"/>
    <w:rsid w:val="00DB022C"/>
    <w:rsid w:val="00DB058A"/>
    <w:rsid w:val="00DB0E48"/>
    <w:rsid w:val="00DB16C9"/>
    <w:rsid w:val="00DB16E7"/>
    <w:rsid w:val="00DB1956"/>
    <w:rsid w:val="00DB1F34"/>
    <w:rsid w:val="00DB207C"/>
    <w:rsid w:val="00DB20C1"/>
    <w:rsid w:val="00DB2265"/>
    <w:rsid w:val="00DB28F0"/>
    <w:rsid w:val="00DB30BB"/>
    <w:rsid w:val="00DB325C"/>
    <w:rsid w:val="00DB33A4"/>
    <w:rsid w:val="00DB33BD"/>
    <w:rsid w:val="00DB3411"/>
    <w:rsid w:val="00DB3598"/>
    <w:rsid w:val="00DB373F"/>
    <w:rsid w:val="00DB385F"/>
    <w:rsid w:val="00DB3D7E"/>
    <w:rsid w:val="00DB4C27"/>
    <w:rsid w:val="00DB4D8F"/>
    <w:rsid w:val="00DB50D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CD8"/>
    <w:rsid w:val="00DC2E16"/>
    <w:rsid w:val="00DC2ED2"/>
    <w:rsid w:val="00DC2EDE"/>
    <w:rsid w:val="00DC302C"/>
    <w:rsid w:val="00DC424C"/>
    <w:rsid w:val="00DC4783"/>
    <w:rsid w:val="00DC4C3E"/>
    <w:rsid w:val="00DC4CE8"/>
    <w:rsid w:val="00DC4DFF"/>
    <w:rsid w:val="00DC51D6"/>
    <w:rsid w:val="00DC55CD"/>
    <w:rsid w:val="00DC5DB3"/>
    <w:rsid w:val="00DC5F6D"/>
    <w:rsid w:val="00DC6141"/>
    <w:rsid w:val="00DC6262"/>
    <w:rsid w:val="00DC6748"/>
    <w:rsid w:val="00DC681C"/>
    <w:rsid w:val="00DC6FCE"/>
    <w:rsid w:val="00DC787D"/>
    <w:rsid w:val="00DC7E0A"/>
    <w:rsid w:val="00DD01C8"/>
    <w:rsid w:val="00DD0B0D"/>
    <w:rsid w:val="00DD1265"/>
    <w:rsid w:val="00DD12FC"/>
    <w:rsid w:val="00DD185D"/>
    <w:rsid w:val="00DD1977"/>
    <w:rsid w:val="00DD1F8F"/>
    <w:rsid w:val="00DD226B"/>
    <w:rsid w:val="00DD2CA5"/>
    <w:rsid w:val="00DD3471"/>
    <w:rsid w:val="00DD3A10"/>
    <w:rsid w:val="00DD4398"/>
    <w:rsid w:val="00DD474B"/>
    <w:rsid w:val="00DD4A99"/>
    <w:rsid w:val="00DD50C2"/>
    <w:rsid w:val="00DD5851"/>
    <w:rsid w:val="00DD5946"/>
    <w:rsid w:val="00DD5C09"/>
    <w:rsid w:val="00DD6479"/>
    <w:rsid w:val="00DD681D"/>
    <w:rsid w:val="00DD7183"/>
    <w:rsid w:val="00DD72F4"/>
    <w:rsid w:val="00DD7388"/>
    <w:rsid w:val="00DD77E5"/>
    <w:rsid w:val="00DD77F0"/>
    <w:rsid w:val="00DD7B6F"/>
    <w:rsid w:val="00DD7C77"/>
    <w:rsid w:val="00DE0590"/>
    <w:rsid w:val="00DE0ADD"/>
    <w:rsid w:val="00DE18A4"/>
    <w:rsid w:val="00DE1BB3"/>
    <w:rsid w:val="00DE2130"/>
    <w:rsid w:val="00DE238E"/>
    <w:rsid w:val="00DE2775"/>
    <w:rsid w:val="00DE2BE0"/>
    <w:rsid w:val="00DE2C22"/>
    <w:rsid w:val="00DE2DF9"/>
    <w:rsid w:val="00DE31F3"/>
    <w:rsid w:val="00DE3259"/>
    <w:rsid w:val="00DE33D0"/>
    <w:rsid w:val="00DE34A3"/>
    <w:rsid w:val="00DE3794"/>
    <w:rsid w:val="00DE3824"/>
    <w:rsid w:val="00DE3E1E"/>
    <w:rsid w:val="00DE494A"/>
    <w:rsid w:val="00DE4C8B"/>
    <w:rsid w:val="00DE4DC5"/>
    <w:rsid w:val="00DE4EDE"/>
    <w:rsid w:val="00DE5257"/>
    <w:rsid w:val="00DE54FE"/>
    <w:rsid w:val="00DE58DB"/>
    <w:rsid w:val="00DE636E"/>
    <w:rsid w:val="00DE640A"/>
    <w:rsid w:val="00DE6456"/>
    <w:rsid w:val="00DE6BB5"/>
    <w:rsid w:val="00DE6DFB"/>
    <w:rsid w:val="00DE7DD0"/>
    <w:rsid w:val="00DE7DDF"/>
    <w:rsid w:val="00DE7F33"/>
    <w:rsid w:val="00DF067D"/>
    <w:rsid w:val="00DF06D0"/>
    <w:rsid w:val="00DF0884"/>
    <w:rsid w:val="00DF0916"/>
    <w:rsid w:val="00DF0CB7"/>
    <w:rsid w:val="00DF0EED"/>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4D6"/>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5D2"/>
    <w:rsid w:val="00E0764B"/>
    <w:rsid w:val="00E076AD"/>
    <w:rsid w:val="00E07AD4"/>
    <w:rsid w:val="00E07B0F"/>
    <w:rsid w:val="00E100BC"/>
    <w:rsid w:val="00E1021A"/>
    <w:rsid w:val="00E1035C"/>
    <w:rsid w:val="00E10797"/>
    <w:rsid w:val="00E1100B"/>
    <w:rsid w:val="00E11764"/>
    <w:rsid w:val="00E11773"/>
    <w:rsid w:val="00E117A9"/>
    <w:rsid w:val="00E11AC1"/>
    <w:rsid w:val="00E11ACF"/>
    <w:rsid w:val="00E12179"/>
    <w:rsid w:val="00E1256E"/>
    <w:rsid w:val="00E12895"/>
    <w:rsid w:val="00E12BFA"/>
    <w:rsid w:val="00E13282"/>
    <w:rsid w:val="00E13346"/>
    <w:rsid w:val="00E1344A"/>
    <w:rsid w:val="00E13D01"/>
    <w:rsid w:val="00E13E42"/>
    <w:rsid w:val="00E142ED"/>
    <w:rsid w:val="00E1431E"/>
    <w:rsid w:val="00E1449D"/>
    <w:rsid w:val="00E144D2"/>
    <w:rsid w:val="00E1462C"/>
    <w:rsid w:val="00E14846"/>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4"/>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7C3"/>
    <w:rsid w:val="00E23BC9"/>
    <w:rsid w:val="00E24176"/>
    <w:rsid w:val="00E2468F"/>
    <w:rsid w:val="00E2485E"/>
    <w:rsid w:val="00E2499B"/>
    <w:rsid w:val="00E24C67"/>
    <w:rsid w:val="00E24FCA"/>
    <w:rsid w:val="00E2584F"/>
    <w:rsid w:val="00E2597B"/>
    <w:rsid w:val="00E25B64"/>
    <w:rsid w:val="00E26117"/>
    <w:rsid w:val="00E26296"/>
    <w:rsid w:val="00E26ED4"/>
    <w:rsid w:val="00E26F6D"/>
    <w:rsid w:val="00E26F76"/>
    <w:rsid w:val="00E27069"/>
    <w:rsid w:val="00E2707F"/>
    <w:rsid w:val="00E274DA"/>
    <w:rsid w:val="00E276FB"/>
    <w:rsid w:val="00E303CF"/>
    <w:rsid w:val="00E304F7"/>
    <w:rsid w:val="00E3053B"/>
    <w:rsid w:val="00E30634"/>
    <w:rsid w:val="00E30722"/>
    <w:rsid w:val="00E30788"/>
    <w:rsid w:val="00E3085E"/>
    <w:rsid w:val="00E308E0"/>
    <w:rsid w:val="00E30B18"/>
    <w:rsid w:val="00E30BE7"/>
    <w:rsid w:val="00E30C76"/>
    <w:rsid w:val="00E30CB7"/>
    <w:rsid w:val="00E30CFD"/>
    <w:rsid w:val="00E31846"/>
    <w:rsid w:val="00E31FEF"/>
    <w:rsid w:val="00E320FB"/>
    <w:rsid w:val="00E3245E"/>
    <w:rsid w:val="00E32505"/>
    <w:rsid w:val="00E3298F"/>
    <w:rsid w:val="00E334DE"/>
    <w:rsid w:val="00E3380E"/>
    <w:rsid w:val="00E3384B"/>
    <w:rsid w:val="00E33A70"/>
    <w:rsid w:val="00E34507"/>
    <w:rsid w:val="00E34ECA"/>
    <w:rsid w:val="00E350A8"/>
    <w:rsid w:val="00E353F9"/>
    <w:rsid w:val="00E35654"/>
    <w:rsid w:val="00E35AAC"/>
    <w:rsid w:val="00E3652E"/>
    <w:rsid w:val="00E36789"/>
    <w:rsid w:val="00E36B7D"/>
    <w:rsid w:val="00E36F06"/>
    <w:rsid w:val="00E36F35"/>
    <w:rsid w:val="00E36FBC"/>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829"/>
    <w:rsid w:val="00E41ADC"/>
    <w:rsid w:val="00E41C79"/>
    <w:rsid w:val="00E41CAE"/>
    <w:rsid w:val="00E41D15"/>
    <w:rsid w:val="00E4252D"/>
    <w:rsid w:val="00E4290D"/>
    <w:rsid w:val="00E42CBB"/>
    <w:rsid w:val="00E43C57"/>
    <w:rsid w:val="00E4425E"/>
    <w:rsid w:val="00E44314"/>
    <w:rsid w:val="00E451E3"/>
    <w:rsid w:val="00E453DF"/>
    <w:rsid w:val="00E4566C"/>
    <w:rsid w:val="00E46215"/>
    <w:rsid w:val="00E46476"/>
    <w:rsid w:val="00E46558"/>
    <w:rsid w:val="00E46574"/>
    <w:rsid w:val="00E47376"/>
    <w:rsid w:val="00E473F2"/>
    <w:rsid w:val="00E4759B"/>
    <w:rsid w:val="00E47D8B"/>
    <w:rsid w:val="00E47DC9"/>
    <w:rsid w:val="00E50721"/>
    <w:rsid w:val="00E50761"/>
    <w:rsid w:val="00E508E1"/>
    <w:rsid w:val="00E50E67"/>
    <w:rsid w:val="00E5157D"/>
    <w:rsid w:val="00E51ACC"/>
    <w:rsid w:val="00E51EAD"/>
    <w:rsid w:val="00E52A41"/>
    <w:rsid w:val="00E52AAF"/>
    <w:rsid w:val="00E53506"/>
    <w:rsid w:val="00E5372F"/>
    <w:rsid w:val="00E540E9"/>
    <w:rsid w:val="00E549DE"/>
    <w:rsid w:val="00E54C46"/>
    <w:rsid w:val="00E55EE8"/>
    <w:rsid w:val="00E55F44"/>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4CA"/>
    <w:rsid w:val="00E626FA"/>
    <w:rsid w:val="00E6307B"/>
    <w:rsid w:val="00E638EB"/>
    <w:rsid w:val="00E63D12"/>
    <w:rsid w:val="00E64090"/>
    <w:rsid w:val="00E64867"/>
    <w:rsid w:val="00E6536C"/>
    <w:rsid w:val="00E654A9"/>
    <w:rsid w:val="00E656CA"/>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2C31"/>
    <w:rsid w:val="00E73354"/>
    <w:rsid w:val="00E73AE4"/>
    <w:rsid w:val="00E74352"/>
    <w:rsid w:val="00E74856"/>
    <w:rsid w:val="00E7518B"/>
    <w:rsid w:val="00E7531A"/>
    <w:rsid w:val="00E7554B"/>
    <w:rsid w:val="00E75A70"/>
    <w:rsid w:val="00E75DEE"/>
    <w:rsid w:val="00E76189"/>
    <w:rsid w:val="00E76799"/>
    <w:rsid w:val="00E76843"/>
    <w:rsid w:val="00E774E1"/>
    <w:rsid w:val="00E7767D"/>
    <w:rsid w:val="00E80251"/>
    <w:rsid w:val="00E80991"/>
    <w:rsid w:val="00E80A40"/>
    <w:rsid w:val="00E81250"/>
    <w:rsid w:val="00E813F4"/>
    <w:rsid w:val="00E81463"/>
    <w:rsid w:val="00E816CD"/>
    <w:rsid w:val="00E819F6"/>
    <w:rsid w:val="00E81E20"/>
    <w:rsid w:val="00E82014"/>
    <w:rsid w:val="00E8201E"/>
    <w:rsid w:val="00E8278C"/>
    <w:rsid w:val="00E829AD"/>
    <w:rsid w:val="00E82C09"/>
    <w:rsid w:val="00E82DBB"/>
    <w:rsid w:val="00E83066"/>
    <w:rsid w:val="00E8321D"/>
    <w:rsid w:val="00E832DB"/>
    <w:rsid w:val="00E833D7"/>
    <w:rsid w:val="00E839AB"/>
    <w:rsid w:val="00E83ED9"/>
    <w:rsid w:val="00E849C7"/>
    <w:rsid w:val="00E84BBC"/>
    <w:rsid w:val="00E84C12"/>
    <w:rsid w:val="00E84E14"/>
    <w:rsid w:val="00E853F2"/>
    <w:rsid w:val="00E855B1"/>
    <w:rsid w:val="00E8566F"/>
    <w:rsid w:val="00E85AF3"/>
    <w:rsid w:val="00E85E4A"/>
    <w:rsid w:val="00E866E9"/>
    <w:rsid w:val="00E86B7A"/>
    <w:rsid w:val="00E86B94"/>
    <w:rsid w:val="00E86DED"/>
    <w:rsid w:val="00E87508"/>
    <w:rsid w:val="00E8763B"/>
    <w:rsid w:val="00E87885"/>
    <w:rsid w:val="00E87B11"/>
    <w:rsid w:val="00E87CC4"/>
    <w:rsid w:val="00E906FC"/>
    <w:rsid w:val="00E90B40"/>
    <w:rsid w:val="00E912DE"/>
    <w:rsid w:val="00E91596"/>
    <w:rsid w:val="00E922BC"/>
    <w:rsid w:val="00E9249A"/>
    <w:rsid w:val="00E925C3"/>
    <w:rsid w:val="00E92E20"/>
    <w:rsid w:val="00E9325E"/>
    <w:rsid w:val="00E9375D"/>
    <w:rsid w:val="00E93980"/>
    <w:rsid w:val="00E93D45"/>
    <w:rsid w:val="00E93EAE"/>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9C4"/>
    <w:rsid w:val="00EA1F36"/>
    <w:rsid w:val="00EA256A"/>
    <w:rsid w:val="00EA25A0"/>
    <w:rsid w:val="00EA26C7"/>
    <w:rsid w:val="00EA2B66"/>
    <w:rsid w:val="00EA34FE"/>
    <w:rsid w:val="00EA3CF2"/>
    <w:rsid w:val="00EA3D13"/>
    <w:rsid w:val="00EA40B1"/>
    <w:rsid w:val="00EA4174"/>
    <w:rsid w:val="00EA4D07"/>
    <w:rsid w:val="00EA4E55"/>
    <w:rsid w:val="00EA4EF3"/>
    <w:rsid w:val="00EA5911"/>
    <w:rsid w:val="00EA5F68"/>
    <w:rsid w:val="00EA5FDD"/>
    <w:rsid w:val="00EA61C7"/>
    <w:rsid w:val="00EA69D1"/>
    <w:rsid w:val="00EA739B"/>
    <w:rsid w:val="00EA77BE"/>
    <w:rsid w:val="00EA7810"/>
    <w:rsid w:val="00EA7981"/>
    <w:rsid w:val="00EA7AC7"/>
    <w:rsid w:val="00EA7BF6"/>
    <w:rsid w:val="00EA7CD0"/>
    <w:rsid w:val="00EA7D46"/>
    <w:rsid w:val="00EB064C"/>
    <w:rsid w:val="00EB0F7A"/>
    <w:rsid w:val="00EB1144"/>
    <w:rsid w:val="00EB17DE"/>
    <w:rsid w:val="00EB2171"/>
    <w:rsid w:val="00EB2355"/>
    <w:rsid w:val="00EB2628"/>
    <w:rsid w:val="00EB27AB"/>
    <w:rsid w:val="00EB27F7"/>
    <w:rsid w:val="00EB2843"/>
    <w:rsid w:val="00EB4364"/>
    <w:rsid w:val="00EB4466"/>
    <w:rsid w:val="00EB44C6"/>
    <w:rsid w:val="00EB47EB"/>
    <w:rsid w:val="00EB4917"/>
    <w:rsid w:val="00EB5854"/>
    <w:rsid w:val="00EB588D"/>
    <w:rsid w:val="00EB5DF1"/>
    <w:rsid w:val="00EB6116"/>
    <w:rsid w:val="00EB627F"/>
    <w:rsid w:val="00EB633E"/>
    <w:rsid w:val="00EB661D"/>
    <w:rsid w:val="00EB6789"/>
    <w:rsid w:val="00EB6840"/>
    <w:rsid w:val="00EB6DB0"/>
    <w:rsid w:val="00EB72B0"/>
    <w:rsid w:val="00EB793A"/>
    <w:rsid w:val="00EB7A23"/>
    <w:rsid w:val="00EB7BE4"/>
    <w:rsid w:val="00EC00EC"/>
    <w:rsid w:val="00EC0307"/>
    <w:rsid w:val="00EC04C7"/>
    <w:rsid w:val="00EC0D85"/>
    <w:rsid w:val="00EC0FA3"/>
    <w:rsid w:val="00EC160D"/>
    <w:rsid w:val="00EC1636"/>
    <w:rsid w:val="00EC212A"/>
    <w:rsid w:val="00EC2268"/>
    <w:rsid w:val="00EC2427"/>
    <w:rsid w:val="00EC25BA"/>
    <w:rsid w:val="00EC3DF1"/>
    <w:rsid w:val="00EC436E"/>
    <w:rsid w:val="00EC4423"/>
    <w:rsid w:val="00EC44A2"/>
    <w:rsid w:val="00EC45B8"/>
    <w:rsid w:val="00EC4BE9"/>
    <w:rsid w:val="00EC50EF"/>
    <w:rsid w:val="00EC534C"/>
    <w:rsid w:val="00EC55E3"/>
    <w:rsid w:val="00EC57FF"/>
    <w:rsid w:val="00EC5854"/>
    <w:rsid w:val="00EC5B0E"/>
    <w:rsid w:val="00EC6032"/>
    <w:rsid w:val="00EC63EC"/>
    <w:rsid w:val="00EC649A"/>
    <w:rsid w:val="00EC64B5"/>
    <w:rsid w:val="00EC6AB3"/>
    <w:rsid w:val="00EC7199"/>
    <w:rsid w:val="00EC73A3"/>
    <w:rsid w:val="00EC74EF"/>
    <w:rsid w:val="00EC782D"/>
    <w:rsid w:val="00EC785F"/>
    <w:rsid w:val="00EC7CA9"/>
    <w:rsid w:val="00ED002C"/>
    <w:rsid w:val="00ED064B"/>
    <w:rsid w:val="00ED0C81"/>
    <w:rsid w:val="00ED228C"/>
    <w:rsid w:val="00ED2840"/>
    <w:rsid w:val="00ED2929"/>
    <w:rsid w:val="00ED29EE"/>
    <w:rsid w:val="00ED2CD7"/>
    <w:rsid w:val="00ED315D"/>
    <w:rsid w:val="00ED35E7"/>
    <w:rsid w:val="00ED41CC"/>
    <w:rsid w:val="00ED495B"/>
    <w:rsid w:val="00ED4C1D"/>
    <w:rsid w:val="00ED4EF5"/>
    <w:rsid w:val="00ED51CD"/>
    <w:rsid w:val="00ED583B"/>
    <w:rsid w:val="00ED5975"/>
    <w:rsid w:val="00ED5A67"/>
    <w:rsid w:val="00ED62AD"/>
    <w:rsid w:val="00ED6B28"/>
    <w:rsid w:val="00ED720D"/>
    <w:rsid w:val="00ED7331"/>
    <w:rsid w:val="00ED7696"/>
    <w:rsid w:val="00ED7D5E"/>
    <w:rsid w:val="00EE0111"/>
    <w:rsid w:val="00EE024C"/>
    <w:rsid w:val="00EE0674"/>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4390"/>
    <w:rsid w:val="00EE47BC"/>
    <w:rsid w:val="00EE49EF"/>
    <w:rsid w:val="00EE4D05"/>
    <w:rsid w:val="00EE56B0"/>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289"/>
    <w:rsid w:val="00EF172C"/>
    <w:rsid w:val="00EF1BF7"/>
    <w:rsid w:val="00EF1E64"/>
    <w:rsid w:val="00EF2273"/>
    <w:rsid w:val="00EF2B47"/>
    <w:rsid w:val="00EF2DC0"/>
    <w:rsid w:val="00EF2DF3"/>
    <w:rsid w:val="00EF2E49"/>
    <w:rsid w:val="00EF3214"/>
    <w:rsid w:val="00EF33DB"/>
    <w:rsid w:val="00EF33E6"/>
    <w:rsid w:val="00EF38EC"/>
    <w:rsid w:val="00EF3A3F"/>
    <w:rsid w:val="00EF3B54"/>
    <w:rsid w:val="00EF3BE6"/>
    <w:rsid w:val="00EF3FC3"/>
    <w:rsid w:val="00EF417B"/>
    <w:rsid w:val="00EF42BF"/>
    <w:rsid w:val="00EF437E"/>
    <w:rsid w:val="00EF4662"/>
    <w:rsid w:val="00EF5178"/>
    <w:rsid w:val="00EF5249"/>
    <w:rsid w:val="00EF55C0"/>
    <w:rsid w:val="00EF5AA1"/>
    <w:rsid w:val="00EF5DC1"/>
    <w:rsid w:val="00EF65F1"/>
    <w:rsid w:val="00EF69A1"/>
    <w:rsid w:val="00EF6A36"/>
    <w:rsid w:val="00EF6CD2"/>
    <w:rsid w:val="00EF7CAE"/>
    <w:rsid w:val="00F0064A"/>
    <w:rsid w:val="00F0069C"/>
    <w:rsid w:val="00F00841"/>
    <w:rsid w:val="00F00BD0"/>
    <w:rsid w:val="00F01885"/>
    <w:rsid w:val="00F020BB"/>
    <w:rsid w:val="00F0225B"/>
    <w:rsid w:val="00F0262F"/>
    <w:rsid w:val="00F02CFA"/>
    <w:rsid w:val="00F0371A"/>
    <w:rsid w:val="00F0388D"/>
    <w:rsid w:val="00F04405"/>
    <w:rsid w:val="00F04BC5"/>
    <w:rsid w:val="00F04BF0"/>
    <w:rsid w:val="00F04DC9"/>
    <w:rsid w:val="00F05047"/>
    <w:rsid w:val="00F05458"/>
    <w:rsid w:val="00F05709"/>
    <w:rsid w:val="00F05A47"/>
    <w:rsid w:val="00F05BC1"/>
    <w:rsid w:val="00F06190"/>
    <w:rsid w:val="00F0671C"/>
    <w:rsid w:val="00F06788"/>
    <w:rsid w:val="00F07494"/>
    <w:rsid w:val="00F0789F"/>
    <w:rsid w:val="00F0797C"/>
    <w:rsid w:val="00F101A5"/>
    <w:rsid w:val="00F103B7"/>
    <w:rsid w:val="00F10433"/>
    <w:rsid w:val="00F113DA"/>
    <w:rsid w:val="00F11A68"/>
    <w:rsid w:val="00F11EC9"/>
    <w:rsid w:val="00F12306"/>
    <w:rsid w:val="00F1239B"/>
    <w:rsid w:val="00F127FD"/>
    <w:rsid w:val="00F1294D"/>
    <w:rsid w:val="00F12B72"/>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4ED5"/>
    <w:rsid w:val="00F150CD"/>
    <w:rsid w:val="00F1531D"/>
    <w:rsid w:val="00F1539B"/>
    <w:rsid w:val="00F15541"/>
    <w:rsid w:val="00F15B3D"/>
    <w:rsid w:val="00F15D35"/>
    <w:rsid w:val="00F15F5F"/>
    <w:rsid w:val="00F165C7"/>
    <w:rsid w:val="00F16CB5"/>
    <w:rsid w:val="00F16FDB"/>
    <w:rsid w:val="00F17106"/>
    <w:rsid w:val="00F17171"/>
    <w:rsid w:val="00F171B2"/>
    <w:rsid w:val="00F173FB"/>
    <w:rsid w:val="00F175E2"/>
    <w:rsid w:val="00F179E3"/>
    <w:rsid w:val="00F17A7B"/>
    <w:rsid w:val="00F200B4"/>
    <w:rsid w:val="00F20368"/>
    <w:rsid w:val="00F20462"/>
    <w:rsid w:val="00F2064E"/>
    <w:rsid w:val="00F20934"/>
    <w:rsid w:val="00F20EDA"/>
    <w:rsid w:val="00F21C66"/>
    <w:rsid w:val="00F2227C"/>
    <w:rsid w:val="00F2237C"/>
    <w:rsid w:val="00F224DD"/>
    <w:rsid w:val="00F2285F"/>
    <w:rsid w:val="00F228BA"/>
    <w:rsid w:val="00F22C50"/>
    <w:rsid w:val="00F22CF3"/>
    <w:rsid w:val="00F23515"/>
    <w:rsid w:val="00F23744"/>
    <w:rsid w:val="00F2380A"/>
    <w:rsid w:val="00F2393F"/>
    <w:rsid w:val="00F23A50"/>
    <w:rsid w:val="00F23FC1"/>
    <w:rsid w:val="00F24E40"/>
    <w:rsid w:val="00F2513C"/>
    <w:rsid w:val="00F25148"/>
    <w:rsid w:val="00F2515E"/>
    <w:rsid w:val="00F253AF"/>
    <w:rsid w:val="00F2577F"/>
    <w:rsid w:val="00F25A17"/>
    <w:rsid w:val="00F25AB6"/>
    <w:rsid w:val="00F25C69"/>
    <w:rsid w:val="00F25C90"/>
    <w:rsid w:val="00F25D43"/>
    <w:rsid w:val="00F25FFA"/>
    <w:rsid w:val="00F26723"/>
    <w:rsid w:val="00F26DF6"/>
    <w:rsid w:val="00F2726E"/>
    <w:rsid w:val="00F2750E"/>
    <w:rsid w:val="00F279BC"/>
    <w:rsid w:val="00F27BF6"/>
    <w:rsid w:val="00F27CD3"/>
    <w:rsid w:val="00F27D84"/>
    <w:rsid w:val="00F27E87"/>
    <w:rsid w:val="00F3049A"/>
    <w:rsid w:val="00F304C1"/>
    <w:rsid w:val="00F304D4"/>
    <w:rsid w:val="00F305B8"/>
    <w:rsid w:val="00F30766"/>
    <w:rsid w:val="00F30E33"/>
    <w:rsid w:val="00F3152B"/>
    <w:rsid w:val="00F315E0"/>
    <w:rsid w:val="00F3179A"/>
    <w:rsid w:val="00F31C17"/>
    <w:rsid w:val="00F3221F"/>
    <w:rsid w:val="00F32562"/>
    <w:rsid w:val="00F32630"/>
    <w:rsid w:val="00F32863"/>
    <w:rsid w:val="00F33B17"/>
    <w:rsid w:val="00F33BD5"/>
    <w:rsid w:val="00F33C7D"/>
    <w:rsid w:val="00F33DFE"/>
    <w:rsid w:val="00F342C1"/>
    <w:rsid w:val="00F3461C"/>
    <w:rsid w:val="00F347ED"/>
    <w:rsid w:val="00F34CA0"/>
    <w:rsid w:val="00F35513"/>
    <w:rsid w:val="00F35678"/>
    <w:rsid w:val="00F357DD"/>
    <w:rsid w:val="00F36372"/>
    <w:rsid w:val="00F36398"/>
    <w:rsid w:val="00F366BB"/>
    <w:rsid w:val="00F36CEE"/>
    <w:rsid w:val="00F37034"/>
    <w:rsid w:val="00F37309"/>
    <w:rsid w:val="00F3753F"/>
    <w:rsid w:val="00F37AE9"/>
    <w:rsid w:val="00F37D30"/>
    <w:rsid w:val="00F37F7A"/>
    <w:rsid w:val="00F401DC"/>
    <w:rsid w:val="00F403DE"/>
    <w:rsid w:val="00F40939"/>
    <w:rsid w:val="00F40AF3"/>
    <w:rsid w:val="00F40B82"/>
    <w:rsid w:val="00F40C64"/>
    <w:rsid w:val="00F40E06"/>
    <w:rsid w:val="00F412C9"/>
    <w:rsid w:val="00F414D2"/>
    <w:rsid w:val="00F418AF"/>
    <w:rsid w:val="00F418C2"/>
    <w:rsid w:val="00F419A8"/>
    <w:rsid w:val="00F41A0A"/>
    <w:rsid w:val="00F41AB9"/>
    <w:rsid w:val="00F42578"/>
    <w:rsid w:val="00F425A7"/>
    <w:rsid w:val="00F42883"/>
    <w:rsid w:val="00F429E2"/>
    <w:rsid w:val="00F4328E"/>
    <w:rsid w:val="00F4350A"/>
    <w:rsid w:val="00F43871"/>
    <w:rsid w:val="00F438C7"/>
    <w:rsid w:val="00F43C2A"/>
    <w:rsid w:val="00F43C2E"/>
    <w:rsid w:val="00F44624"/>
    <w:rsid w:val="00F446AA"/>
    <w:rsid w:val="00F44AB1"/>
    <w:rsid w:val="00F461DF"/>
    <w:rsid w:val="00F46660"/>
    <w:rsid w:val="00F468BE"/>
    <w:rsid w:val="00F4706C"/>
    <w:rsid w:val="00F472A3"/>
    <w:rsid w:val="00F475F7"/>
    <w:rsid w:val="00F47CD7"/>
    <w:rsid w:val="00F47F5D"/>
    <w:rsid w:val="00F5019A"/>
    <w:rsid w:val="00F50AB2"/>
    <w:rsid w:val="00F516FB"/>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7BA"/>
    <w:rsid w:val="00F547BD"/>
    <w:rsid w:val="00F54946"/>
    <w:rsid w:val="00F5497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FB7"/>
    <w:rsid w:val="00F6138B"/>
    <w:rsid w:val="00F61635"/>
    <w:rsid w:val="00F61766"/>
    <w:rsid w:val="00F619BD"/>
    <w:rsid w:val="00F62009"/>
    <w:rsid w:val="00F6216A"/>
    <w:rsid w:val="00F62AD7"/>
    <w:rsid w:val="00F62E49"/>
    <w:rsid w:val="00F633E8"/>
    <w:rsid w:val="00F6341C"/>
    <w:rsid w:val="00F6396E"/>
    <w:rsid w:val="00F63B28"/>
    <w:rsid w:val="00F63C60"/>
    <w:rsid w:val="00F64919"/>
    <w:rsid w:val="00F64DA4"/>
    <w:rsid w:val="00F651B3"/>
    <w:rsid w:val="00F653D3"/>
    <w:rsid w:val="00F65620"/>
    <w:rsid w:val="00F659BD"/>
    <w:rsid w:val="00F65D0F"/>
    <w:rsid w:val="00F65E6A"/>
    <w:rsid w:val="00F65F33"/>
    <w:rsid w:val="00F66422"/>
    <w:rsid w:val="00F665CA"/>
    <w:rsid w:val="00F669B2"/>
    <w:rsid w:val="00F66B68"/>
    <w:rsid w:val="00F67706"/>
    <w:rsid w:val="00F67754"/>
    <w:rsid w:val="00F67951"/>
    <w:rsid w:val="00F67BB2"/>
    <w:rsid w:val="00F67C21"/>
    <w:rsid w:val="00F67CD2"/>
    <w:rsid w:val="00F67CE3"/>
    <w:rsid w:val="00F702F5"/>
    <w:rsid w:val="00F706E8"/>
    <w:rsid w:val="00F711BF"/>
    <w:rsid w:val="00F7129A"/>
    <w:rsid w:val="00F716F3"/>
    <w:rsid w:val="00F71B5F"/>
    <w:rsid w:val="00F71B6A"/>
    <w:rsid w:val="00F71BC7"/>
    <w:rsid w:val="00F720B5"/>
    <w:rsid w:val="00F7268E"/>
    <w:rsid w:val="00F727D2"/>
    <w:rsid w:val="00F72B6D"/>
    <w:rsid w:val="00F72E51"/>
    <w:rsid w:val="00F73046"/>
    <w:rsid w:val="00F7314E"/>
    <w:rsid w:val="00F73157"/>
    <w:rsid w:val="00F735A5"/>
    <w:rsid w:val="00F7379A"/>
    <w:rsid w:val="00F73AE2"/>
    <w:rsid w:val="00F73F99"/>
    <w:rsid w:val="00F74AB4"/>
    <w:rsid w:val="00F75215"/>
    <w:rsid w:val="00F7581D"/>
    <w:rsid w:val="00F7584A"/>
    <w:rsid w:val="00F758C2"/>
    <w:rsid w:val="00F7596B"/>
    <w:rsid w:val="00F75B44"/>
    <w:rsid w:val="00F75F63"/>
    <w:rsid w:val="00F75FDD"/>
    <w:rsid w:val="00F762E2"/>
    <w:rsid w:val="00F76BFD"/>
    <w:rsid w:val="00F77093"/>
    <w:rsid w:val="00F773EE"/>
    <w:rsid w:val="00F774E3"/>
    <w:rsid w:val="00F7760E"/>
    <w:rsid w:val="00F7765D"/>
    <w:rsid w:val="00F77CD7"/>
    <w:rsid w:val="00F80143"/>
    <w:rsid w:val="00F809FC"/>
    <w:rsid w:val="00F80D1F"/>
    <w:rsid w:val="00F80DC8"/>
    <w:rsid w:val="00F80E47"/>
    <w:rsid w:val="00F81249"/>
    <w:rsid w:val="00F81461"/>
    <w:rsid w:val="00F814F8"/>
    <w:rsid w:val="00F81DB1"/>
    <w:rsid w:val="00F81F2C"/>
    <w:rsid w:val="00F81FF0"/>
    <w:rsid w:val="00F825E7"/>
    <w:rsid w:val="00F83291"/>
    <w:rsid w:val="00F8332D"/>
    <w:rsid w:val="00F83484"/>
    <w:rsid w:val="00F837AE"/>
    <w:rsid w:val="00F83C2D"/>
    <w:rsid w:val="00F83F36"/>
    <w:rsid w:val="00F842B2"/>
    <w:rsid w:val="00F8438C"/>
    <w:rsid w:val="00F84515"/>
    <w:rsid w:val="00F846A7"/>
    <w:rsid w:val="00F847D7"/>
    <w:rsid w:val="00F8484B"/>
    <w:rsid w:val="00F8488C"/>
    <w:rsid w:val="00F84A4A"/>
    <w:rsid w:val="00F84EC7"/>
    <w:rsid w:val="00F852C8"/>
    <w:rsid w:val="00F85634"/>
    <w:rsid w:val="00F8579B"/>
    <w:rsid w:val="00F85A64"/>
    <w:rsid w:val="00F85AD6"/>
    <w:rsid w:val="00F85E94"/>
    <w:rsid w:val="00F8696F"/>
    <w:rsid w:val="00F86B25"/>
    <w:rsid w:val="00F86F9D"/>
    <w:rsid w:val="00F8762B"/>
    <w:rsid w:val="00F87ABD"/>
    <w:rsid w:val="00F90C57"/>
    <w:rsid w:val="00F910D6"/>
    <w:rsid w:val="00F91324"/>
    <w:rsid w:val="00F91B2D"/>
    <w:rsid w:val="00F91C04"/>
    <w:rsid w:val="00F91E23"/>
    <w:rsid w:val="00F91EC8"/>
    <w:rsid w:val="00F92168"/>
    <w:rsid w:val="00F921F5"/>
    <w:rsid w:val="00F9285D"/>
    <w:rsid w:val="00F928A0"/>
    <w:rsid w:val="00F93112"/>
    <w:rsid w:val="00F932B3"/>
    <w:rsid w:val="00F93415"/>
    <w:rsid w:val="00F936AD"/>
    <w:rsid w:val="00F9380E"/>
    <w:rsid w:val="00F9385E"/>
    <w:rsid w:val="00F93BB8"/>
    <w:rsid w:val="00F94027"/>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357"/>
    <w:rsid w:val="00FA15E5"/>
    <w:rsid w:val="00FA28B6"/>
    <w:rsid w:val="00FA2A6B"/>
    <w:rsid w:val="00FA2DB6"/>
    <w:rsid w:val="00FA2FA9"/>
    <w:rsid w:val="00FA32CA"/>
    <w:rsid w:val="00FA3424"/>
    <w:rsid w:val="00FA34FE"/>
    <w:rsid w:val="00FA3657"/>
    <w:rsid w:val="00FA425A"/>
    <w:rsid w:val="00FA44BE"/>
    <w:rsid w:val="00FA44CA"/>
    <w:rsid w:val="00FA44FE"/>
    <w:rsid w:val="00FA4595"/>
    <w:rsid w:val="00FA45E9"/>
    <w:rsid w:val="00FA4982"/>
    <w:rsid w:val="00FA4FDA"/>
    <w:rsid w:val="00FA5B6D"/>
    <w:rsid w:val="00FA6853"/>
    <w:rsid w:val="00FA6B6C"/>
    <w:rsid w:val="00FA7248"/>
    <w:rsid w:val="00FA7746"/>
    <w:rsid w:val="00FA77EB"/>
    <w:rsid w:val="00FA7999"/>
    <w:rsid w:val="00FA7B52"/>
    <w:rsid w:val="00FA7EDE"/>
    <w:rsid w:val="00FB0246"/>
    <w:rsid w:val="00FB0E44"/>
    <w:rsid w:val="00FB11AC"/>
    <w:rsid w:val="00FB19E5"/>
    <w:rsid w:val="00FB1CDC"/>
    <w:rsid w:val="00FB1F2D"/>
    <w:rsid w:val="00FB245F"/>
    <w:rsid w:val="00FB28CD"/>
    <w:rsid w:val="00FB2984"/>
    <w:rsid w:val="00FB2A2E"/>
    <w:rsid w:val="00FB2C91"/>
    <w:rsid w:val="00FB30C7"/>
    <w:rsid w:val="00FB3112"/>
    <w:rsid w:val="00FB35F4"/>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74D"/>
    <w:rsid w:val="00FB7B3E"/>
    <w:rsid w:val="00FB7DDD"/>
    <w:rsid w:val="00FB7FDA"/>
    <w:rsid w:val="00FC0102"/>
    <w:rsid w:val="00FC0AA5"/>
    <w:rsid w:val="00FC0C73"/>
    <w:rsid w:val="00FC0C8C"/>
    <w:rsid w:val="00FC1CF4"/>
    <w:rsid w:val="00FC2457"/>
    <w:rsid w:val="00FC34A9"/>
    <w:rsid w:val="00FC37E5"/>
    <w:rsid w:val="00FC3956"/>
    <w:rsid w:val="00FC3B9D"/>
    <w:rsid w:val="00FC3C5D"/>
    <w:rsid w:val="00FC3FC1"/>
    <w:rsid w:val="00FC427B"/>
    <w:rsid w:val="00FC42D8"/>
    <w:rsid w:val="00FC468C"/>
    <w:rsid w:val="00FC4C8C"/>
    <w:rsid w:val="00FC4CBD"/>
    <w:rsid w:val="00FC4D9F"/>
    <w:rsid w:val="00FC4F4D"/>
    <w:rsid w:val="00FC542B"/>
    <w:rsid w:val="00FC61E9"/>
    <w:rsid w:val="00FC6FDD"/>
    <w:rsid w:val="00FC739F"/>
    <w:rsid w:val="00FC774A"/>
    <w:rsid w:val="00FC79A0"/>
    <w:rsid w:val="00FC7C6A"/>
    <w:rsid w:val="00FD04D1"/>
    <w:rsid w:val="00FD04D9"/>
    <w:rsid w:val="00FD071B"/>
    <w:rsid w:val="00FD091A"/>
    <w:rsid w:val="00FD0B6E"/>
    <w:rsid w:val="00FD0C2F"/>
    <w:rsid w:val="00FD0C95"/>
    <w:rsid w:val="00FD0F47"/>
    <w:rsid w:val="00FD1003"/>
    <w:rsid w:val="00FD17C2"/>
    <w:rsid w:val="00FD1921"/>
    <w:rsid w:val="00FD19F1"/>
    <w:rsid w:val="00FD27CF"/>
    <w:rsid w:val="00FD28E6"/>
    <w:rsid w:val="00FD296E"/>
    <w:rsid w:val="00FD2A08"/>
    <w:rsid w:val="00FD2A0E"/>
    <w:rsid w:val="00FD2A74"/>
    <w:rsid w:val="00FD2C7C"/>
    <w:rsid w:val="00FD33B4"/>
    <w:rsid w:val="00FD33C9"/>
    <w:rsid w:val="00FD348F"/>
    <w:rsid w:val="00FD34A6"/>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001"/>
    <w:rsid w:val="00FE0299"/>
    <w:rsid w:val="00FE04A4"/>
    <w:rsid w:val="00FE096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6DA"/>
    <w:rsid w:val="00FF0AC2"/>
    <w:rsid w:val="00FF0BFF"/>
    <w:rsid w:val="00FF0DD6"/>
    <w:rsid w:val="00FF19A9"/>
    <w:rsid w:val="00FF2615"/>
    <w:rsid w:val="00FF2985"/>
    <w:rsid w:val="00FF2AF1"/>
    <w:rsid w:val="00FF2BB1"/>
    <w:rsid w:val="00FF2CFF"/>
    <w:rsid w:val="00FF30A1"/>
    <w:rsid w:val="00FF3B37"/>
    <w:rsid w:val="00FF4127"/>
    <w:rsid w:val="00FF41AE"/>
    <w:rsid w:val="00FF424C"/>
    <w:rsid w:val="00FF449E"/>
    <w:rsid w:val="00FF467E"/>
    <w:rsid w:val="00FF487F"/>
    <w:rsid w:val="00FF4EEB"/>
    <w:rsid w:val="00FF5400"/>
    <w:rsid w:val="00FF576C"/>
    <w:rsid w:val="00FF5EB6"/>
    <w:rsid w:val="00FF62D0"/>
    <w:rsid w:val="00FF6355"/>
    <w:rsid w:val="00FF638F"/>
    <w:rsid w:val="00FF67F6"/>
    <w:rsid w:val="00FF6962"/>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iPriority="0" w:unhideWhenUsed="1"/>
    <w:lsdException w:name="annotation text" w:locked="1" w:semiHidden="1" w:unhideWhenUsed="1" w:qFormat="1"/>
    <w:lsdException w:name="header" w:locked="1" w:semiHidden="1" w:uiPriority="0" w:unhideWhenUsed="1" w:qFormat="1"/>
    <w:lsdException w:name="footer" w:locked="1" w:semiHidden="1" w:uiPriority="0" w:unhideWhenUsed="1"/>
    <w:lsdException w:name="index heading" w:locked="1" w:semiHidden="1" w:uiPriority="0"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qFormat="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qFormat="1"/>
    <w:lsdException w:name="List Bullet 3" w:locked="1" w:semiHidden="1" w:uiPriority="0" w:unhideWhenUsed="1" w:qFormat="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iPriority="0" w:unhideWhenUsed="1"/>
    <w:lsdException w:name="List Continue" w:locked="1" w:semiHidden="1" w:unhideWhenUsed="1"/>
    <w:lsdException w:name="List Continue 2" w:locked="1" w:semiHidden="1" w:uiPriority="0"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qFormat="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iPriority="0"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iPriority="0" w:unhideWhenUsed="1"/>
    <w:lsdException w:name="Table Classic 2" w:locked="1" w:semiHidden="1" w:uiPriority="0"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iPriority="0" w:unhideWhenUsed="1" w:qFormat="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lsdException w:name="Table Professional" w:locked="1" w:semiHidden="1" w:unhideWhenUsed="1"/>
    <w:lsdException w:name="Table Subtle 1" w:locked="1" w:semiHidden="1" w:unhideWhenUsed="1"/>
    <w:lsdException w:name="Table Subtle 2" w:locked="1" w:semiHidden="1" w:uiPriority="0"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qFormat="1"/>
    <w:lsdException w:name="Table Theme" w:locked="1" w:semiHidden="1" w:uiPriority="0" w:unhideWhenUsed="1"/>
    <w:lsdException w:name="Placeholder Text" w:semiHidden="1"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64"/>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0"/>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70"/>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446EBE"/>
    <w:pPr>
      <w:ind w:left="0" w:firstLine="0"/>
    </w:pPr>
    <w:rPr>
      <w:rFonts w:ascii="Times New Roman" w:hAnsi="Times New Roman"/>
      <w:lang w:val="en-GB" w:eastAsia="ja-JP"/>
    </w:rPr>
  </w:style>
  <w:style w:type="paragraph" w:styleId="11">
    <w:name w:val="heading 1"/>
    <w:aliases w:val="NMP Heading 1,H1,h11,h12,h13,h14,h15,h16,app heading 1,l1,Memo Heading 1,Heading 1_a,heading 1,h17,h111,h121,h131,h141,h151,h161,h18,h112,h122,h132,h142,h152,h162,h19,h113,h123,h133,h143,h153,h163,Heading 1 Char,Alt+1,Alt+11,Alt+12,Alt+13"/>
    <w:basedOn w:val="a3"/>
    <w:next w:val="a3"/>
    <w:link w:val="12"/>
    <w:uiPriority w:val="9"/>
    <w:qFormat/>
    <w:rsid w:val="008231A4"/>
    <w:pPr>
      <w:keepNext/>
      <w:keepLines/>
      <w:pBdr>
        <w:top w:val="single" w:sz="12" w:space="3" w:color="auto"/>
      </w:pBdr>
      <w:tabs>
        <w:tab w:val="num" w:pos="360"/>
      </w:tabs>
      <w:spacing w:before="240"/>
      <w:ind w:left="360" w:hanging="360"/>
      <w:outlineLvl w:val="0"/>
    </w:pPr>
    <w:rPr>
      <w:rFonts w:ascii="Cambria" w:hAnsi="Cambria"/>
      <w:b/>
      <w:bCs/>
      <w:kern w:val="32"/>
      <w:sz w:val="32"/>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
    <w:basedOn w:val="11"/>
    <w:next w:val="a3"/>
    <w:link w:val="21"/>
    <w:uiPriority w:val="9"/>
    <w:qFormat/>
    <w:rsid w:val="008231A4"/>
    <w:pPr>
      <w:numPr>
        <w:ilvl w:val="1"/>
      </w:numPr>
      <w:pBdr>
        <w:top w:val="none" w:sz="0" w:space="0" w:color="auto"/>
      </w:pBdr>
      <w:tabs>
        <w:tab w:val="num" w:pos="360"/>
      </w:tabs>
      <w:spacing w:before="180"/>
      <w:ind w:left="360" w:hanging="360"/>
      <w:outlineLvl w:val="1"/>
    </w:pPr>
    <w:rPr>
      <w:i/>
      <w:iCs/>
      <w:kern w:val="0"/>
      <w:sz w:val="28"/>
      <w:szCs w:val="28"/>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3"/>
    <w:link w:val="32"/>
    <w:qFormat/>
    <w:rsid w:val="008231A4"/>
    <w:pPr>
      <w:numPr>
        <w:ilvl w:val="2"/>
      </w:numPr>
      <w:tabs>
        <w:tab w:val="num" w:pos="360"/>
      </w:tabs>
      <w:spacing w:before="120"/>
      <w:ind w:left="360" w:hanging="36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1"/>
    <w:next w:val="a3"/>
    <w:link w:val="40"/>
    <w:uiPriority w:val="9"/>
    <w:qFormat/>
    <w:rsid w:val="008231A4"/>
    <w:pPr>
      <w:numPr>
        <w:ilvl w:val="3"/>
      </w:numPr>
      <w:tabs>
        <w:tab w:val="num" w:pos="360"/>
      </w:tabs>
      <w:ind w:left="360" w:hanging="360"/>
      <w:outlineLvl w:val="3"/>
    </w:pPr>
    <w:rPr>
      <w:rFonts w:ascii="Calibri" w:hAnsi="Calibri"/>
      <w:sz w:val="28"/>
      <w:szCs w:val="28"/>
    </w:rPr>
  </w:style>
  <w:style w:type="paragraph" w:styleId="5">
    <w:name w:val="heading 5"/>
    <w:aliases w:val="H5,h5,Heading5"/>
    <w:basedOn w:val="4"/>
    <w:next w:val="a3"/>
    <w:link w:val="50"/>
    <w:qFormat/>
    <w:rsid w:val="008231A4"/>
    <w:pPr>
      <w:numPr>
        <w:ilvl w:val="4"/>
      </w:numPr>
      <w:tabs>
        <w:tab w:val="num" w:pos="360"/>
      </w:tabs>
      <w:ind w:left="360" w:hanging="360"/>
      <w:outlineLvl w:val="4"/>
    </w:pPr>
    <w:rPr>
      <w:i/>
      <w:iCs/>
      <w:sz w:val="26"/>
      <w:szCs w:val="26"/>
    </w:rPr>
  </w:style>
  <w:style w:type="paragraph" w:styleId="6">
    <w:name w:val="heading 6"/>
    <w:basedOn w:val="H6"/>
    <w:next w:val="a3"/>
    <w:link w:val="60"/>
    <w:uiPriority w:val="9"/>
    <w:qFormat/>
    <w:rsid w:val="008231A4"/>
    <w:pPr>
      <w:numPr>
        <w:ilvl w:val="5"/>
      </w:numPr>
      <w:tabs>
        <w:tab w:val="num" w:pos="360"/>
      </w:tabs>
      <w:ind w:left="1985" w:hanging="1985"/>
      <w:outlineLvl w:val="5"/>
    </w:pPr>
    <w:rPr>
      <w:i w:val="0"/>
      <w:iCs w:val="0"/>
      <w:szCs w:val="20"/>
    </w:rPr>
  </w:style>
  <w:style w:type="paragraph" w:styleId="7">
    <w:name w:val="heading 7"/>
    <w:basedOn w:val="H6"/>
    <w:next w:val="a3"/>
    <w:link w:val="70"/>
    <w:uiPriority w:val="9"/>
    <w:qFormat/>
    <w:rsid w:val="008231A4"/>
    <w:pPr>
      <w:numPr>
        <w:ilvl w:val="6"/>
      </w:numPr>
      <w:tabs>
        <w:tab w:val="num" w:pos="360"/>
      </w:tabs>
      <w:ind w:left="1985" w:hanging="1985"/>
      <w:outlineLvl w:val="6"/>
    </w:pPr>
    <w:rPr>
      <w:b w:val="0"/>
      <w:bCs w:val="0"/>
      <w:i w:val="0"/>
      <w:iCs w:val="0"/>
      <w:sz w:val="24"/>
      <w:szCs w:val="24"/>
    </w:rPr>
  </w:style>
  <w:style w:type="paragraph" w:styleId="8">
    <w:name w:val="heading 8"/>
    <w:aliases w:val="Table Heading"/>
    <w:basedOn w:val="11"/>
    <w:next w:val="a3"/>
    <w:link w:val="80"/>
    <w:qFormat/>
    <w:rsid w:val="008231A4"/>
    <w:pPr>
      <w:numPr>
        <w:ilvl w:val="7"/>
      </w:numPr>
      <w:tabs>
        <w:tab w:val="num" w:pos="360"/>
      </w:tabs>
      <w:ind w:left="360" w:hanging="360"/>
      <w:outlineLvl w:val="7"/>
    </w:pPr>
    <w:rPr>
      <w:rFonts w:ascii="Calibri" w:hAnsi="Calibri"/>
      <w:b w:val="0"/>
      <w:bCs w:val="0"/>
      <w:i/>
      <w:iCs/>
      <w:kern w:val="0"/>
      <w:sz w:val="24"/>
      <w:szCs w:val="24"/>
    </w:rPr>
  </w:style>
  <w:style w:type="paragraph" w:styleId="9">
    <w:name w:val="heading 9"/>
    <w:aliases w:val="Figure Heading,FH"/>
    <w:basedOn w:val="8"/>
    <w:next w:val="a3"/>
    <w:link w:val="90"/>
    <w:qFormat/>
    <w:rsid w:val="008231A4"/>
    <w:pPr>
      <w:numPr>
        <w:ilvl w:val="8"/>
      </w:numPr>
      <w:tabs>
        <w:tab w:val="num" w:pos="360"/>
      </w:tabs>
      <w:ind w:left="360" w:hanging="360"/>
      <w:outlineLvl w:val="8"/>
    </w:pPr>
    <w:rPr>
      <w:rFonts w:ascii="Cambria" w:hAnsi="Cambria"/>
      <w:i w:val="0"/>
      <w:iCs w:val="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1"/>
    <w:uiPriority w:val="9"/>
    <w:locked/>
    <w:rsid w:val="00864CD4"/>
    <w:rPr>
      <w:rFonts w:ascii="Cambria" w:hAnsi="Cambria"/>
      <w:b/>
      <w:bCs/>
      <w:kern w:val="32"/>
      <w:sz w:val="32"/>
      <w:szCs w:val="32"/>
      <w:lang w:val="en-GB" w:eastAsia="ja-JP"/>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0"/>
    <w:uiPriority w:val="9"/>
    <w:locked/>
    <w:rsid w:val="00864CD4"/>
    <w:rPr>
      <w:rFonts w:ascii="Cambria" w:hAnsi="Cambria"/>
      <w:b/>
      <w:bCs/>
      <w:i/>
      <w:iCs/>
      <w:sz w:val="28"/>
      <w:szCs w:val="28"/>
      <w:lang w:val="en-GB" w:eastAsia="ja-JP"/>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locked/>
    <w:rsid w:val="00864CD4"/>
    <w:rPr>
      <w:rFonts w:ascii="Cambria" w:hAnsi="Cambria"/>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locked/>
    <w:rsid w:val="00864CD4"/>
    <w:rPr>
      <w:rFonts w:ascii="Calibri" w:hAnsi="Calibri"/>
      <w:b/>
      <w:bCs/>
      <w:sz w:val="28"/>
      <w:szCs w:val="28"/>
      <w:lang w:val="en-GB" w:eastAsia="ja-JP"/>
    </w:rPr>
  </w:style>
  <w:style w:type="character" w:customStyle="1" w:styleId="50">
    <w:name w:val="标题 5 字符"/>
    <w:aliases w:val="H5 字符,h5 字符,Heading5 字符"/>
    <w:link w:val="5"/>
    <w:qFormat/>
    <w:locked/>
    <w:rsid w:val="00864CD4"/>
    <w:rPr>
      <w:rFonts w:ascii="Calibri" w:hAnsi="Calibri"/>
      <w:b/>
      <w:bCs/>
      <w:i/>
      <w:iCs/>
      <w:sz w:val="26"/>
      <w:szCs w:val="26"/>
      <w:lang w:val="en-GB" w:eastAsia="ja-JP"/>
    </w:rPr>
  </w:style>
  <w:style w:type="character" w:customStyle="1" w:styleId="60">
    <w:name w:val="标题 6 字符"/>
    <w:link w:val="6"/>
    <w:uiPriority w:val="9"/>
    <w:locked/>
    <w:rsid w:val="00864CD4"/>
    <w:rPr>
      <w:rFonts w:ascii="Calibri" w:hAnsi="Calibri"/>
      <w:b/>
      <w:bCs/>
      <w:lang w:val="en-GB" w:eastAsia="ja-JP"/>
    </w:rPr>
  </w:style>
  <w:style w:type="character" w:customStyle="1" w:styleId="70">
    <w:name w:val="标题 7 字符"/>
    <w:link w:val="7"/>
    <w:uiPriority w:val="9"/>
    <w:locked/>
    <w:rsid w:val="00864CD4"/>
    <w:rPr>
      <w:rFonts w:ascii="Calibri" w:hAnsi="Calibri"/>
      <w:sz w:val="24"/>
      <w:szCs w:val="24"/>
      <w:lang w:val="en-GB" w:eastAsia="ja-JP"/>
    </w:rPr>
  </w:style>
  <w:style w:type="character" w:customStyle="1" w:styleId="80">
    <w:name w:val="标题 8 字符"/>
    <w:aliases w:val="Table Heading 字符"/>
    <w:link w:val="8"/>
    <w:locked/>
    <w:rsid w:val="00864CD4"/>
    <w:rPr>
      <w:rFonts w:ascii="Calibri" w:hAnsi="Calibri"/>
      <w:i/>
      <w:iCs/>
      <w:sz w:val="24"/>
      <w:szCs w:val="24"/>
      <w:lang w:val="en-GB" w:eastAsia="ja-JP"/>
    </w:rPr>
  </w:style>
  <w:style w:type="character" w:customStyle="1" w:styleId="90">
    <w:name w:val="标题 9 字符"/>
    <w:aliases w:val="Figure Heading 字符,FH 字符"/>
    <w:link w:val="9"/>
    <w:locked/>
    <w:rsid w:val="00864CD4"/>
    <w:rPr>
      <w:rFonts w:ascii="Cambria" w:hAnsi="Cambria"/>
      <w:lang w:val="en-GB" w:eastAsia="ja-JP"/>
    </w:rPr>
  </w:style>
  <w:style w:type="paragraph" w:styleId="TOC8">
    <w:name w:val="toc 8"/>
    <w:basedOn w:val="TOC1"/>
    <w:uiPriority w:val="39"/>
    <w:rsid w:val="008231A4"/>
    <w:pPr>
      <w:spacing w:before="180"/>
      <w:ind w:left="2693" w:hanging="2693"/>
    </w:pPr>
    <w:rPr>
      <w:b/>
    </w:rPr>
  </w:style>
  <w:style w:type="paragraph" w:styleId="TOC1">
    <w:name w:val="toc 1"/>
    <w:aliases w:val="Observation TOC2"/>
    <w:basedOn w:val="a3"/>
    <w:uiPriority w:val="39"/>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8231A4"/>
    <w:pPr>
      <w:ind w:left="1701" w:hanging="1701"/>
    </w:pPr>
  </w:style>
  <w:style w:type="paragraph" w:styleId="TOC4">
    <w:name w:val="toc 4"/>
    <w:basedOn w:val="TOC3"/>
    <w:uiPriority w:val="39"/>
    <w:rsid w:val="008231A4"/>
    <w:pPr>
      <w:ind w:left="1418" w:hanging="1418"/>
    </w:pPr>
  </w:style>
  <w:style w:type="paragraph" w:styleId="TOC3">
    <w:name w:val="toc 3"/>
    <w:basedOn w:val="TOC2"/>
    <w:uiPriority w:val="39"/>
    <w:rsid w:val="008231A4"/>
    <w:pPr>
      <w:ind w:left="1134" w:hanging="1134"/>
    </w:pPr>
  </w:style>
  <w:style w:type="paragraph" w:styleId="TOC2">
    <w:name w:val="toc 2"/>
    <w:basedOn w:val="TOC1"/>
    <w:uiPriority w:val="39"/>
    <w:rsid w:val="008231A4"/>
    <w:pPr>
      <w:keepNext w:val="0"/>
      <w:spacing w:before="0"/>
      <w:ind w:left="851" w:hanging="851"/>
    </w:pPr>
    <w:rPr>
      <w:sz w:val="20"/>
    </w:rPr>
  </w:style>
  <w:style w:type="paragraph" w:styleId="22">
    <w:name w:val="index 2"/>
    <w:basedOn w:val="13"/>
    <w:rsid w:val="008231A4"/>
    <w:pPr>
      <w:ind w:left="284"/>
    </w:pPr>
  </w:style>
  <w:style w:type="paragraph" w:styleId="13">
    <w:name w:val="index 1"/>
    <w:basedOn w:val="a3"/>
    <w:rsid w:val="008231A4"/>
    <w:pPr>
      <w:keepLines/>
      <w:spacing w:after="0"/>
    </w:pPr>
  </w:style>
  <w:style w:type="paragraph" w:customStyle="1" w:styleId="ZH">
    <w:name w:val="ZH"/>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1"/>
    <w:next w:val="a3"/>
    <w:rsid w:val="008231A4"/>
    <w:pPr>
      <w:outlineLvl w:val="9"/>
    </w:pPr>
  </w:style>
  <w:style w:type="paragraph" w:styleId="23">
    <w:name w:val="List Number 2"/>
    <w:basedOn w:val="a7"/>
    <w:rsid w:val="008231A4"/>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3"/>
    <w:link w:val="a9"/>
    <w:qFormat/>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a">
    <w:name w:val="footnote reference"/>
    <w:rsid w:val="008231A4"/>
    <w:rPr>
      <w:rFonts w:cs="Times New Roman"/>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rsid w:val="008231A4"/>
    <w:pPr>
      <w:keepLines/>
      <w:spacing w:after="0"/>
      <w:ind w:left="454" w:hanging="454"/>
    </w:pPr>
    <w:rPr>
      <w:rFonts w:ascii="CG Times (WN)" w:hAnsi="CG Times (WN)"/>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aliases w:val="left"/>
    <w:basedOn w:val="TH"/>
    <w:link w:val="TFZchn"/>
    <w:rsid w:val="008231A4"/>
    <w:pPr>
      <w:keepNext w:val="0"/>
      <w:spacing w:before="0" w:after="240"/>
    </w:pPr>
  </w:style>
  <w:style w:type="paragraph" w:customStyle="1" w:styleId="NO">
    <w:name w:val="NO"/>
    <w:basedOn w:val="a3"/>
    <w:link w:val="NOChar"/>
    <w:qFormat/>
    <w:rsid w:val="008231A4"/>
    <w:pPr>
      <w:keepLines/>
      <w:ind w:left="1135" w:hanging="851"/>
    </w:pPr>
  </w:style>
  <w:style w:type="paragraph" w:styleId="TOC9">
    <w:name w:val="toc 9"/>
    <w:basedOn w:val="TOC8"/>
    <w:uiPriority w:val="39"/>
    <w:rsid w:val="008231A4"/>
    <w:pPr>
      <w:ind w:left="1418" w:hanging="1418"/>
    </w:pPr>
  </w:style>
  <w:style w:type="paragraph" w:customStyle="1" w:styleId="EX">
    <w:name w:val="EX"/>
    <w:basedOn w:val="a3"/>
    <w:rsid w:val="008231A4"/>
    <w:pPr>
      <w:keepLines/>
      <w:ind w:left="1702" w:hanging="1418"/>
    </w:pPr>
  </w:style>
  <w:style w:type="paragraph" w:customStyle="1" w:styleId="FP">
    <w:name w:val="FP"/>
    <w:basedOn w:val="a3"/>
    <w:uiPriority w:val="99"/>
    <w:rsid w:val="008231A4"/>
    <w:pPr>
      <w:spacing w:after="0"/>
    </w:pPr>
  </w:style>
  <w:style w:type="paragraph" w:customStyle="1" w:styleId="LD">
    <w:name w:val="LD"/>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231A4"/>
    <w:pPr>
      <w:spacing w:after="0"/>
    </w:pPr>
  </w:style>
  <w:style w:type="paragraph" w:customStyle="1" w:styleId="EW">
    <w:name w:val="EW"/>
    <w:basedOn w:val="EX"/>
    <w:rsid w:val="008231A4"/>
    <w:pPr>
      <w:spacing w:after="0"/>
    </w:pPr>
  </w:style>
  <w:style w:type="paragraph" w:styleId="TOC6">
    <w:name w:val="toc 6"/>
    <w:basedOn w:val="TOC5"/>
    <w:next w:val="a3"/>
    <w:uiPriority w:val="39"/>
    <w:rsid w:val="008231A4"/>
    <w:pPr>
      <w:ind w:left="1985" w:hanging="1985"/>
    </w:pPr>
  </w:style>
  <w:style w:type="paragraph" w:styleId="TOC7">
    <w:name w:val="toc 7"/>
    <w:basedOn w:val="TOC6"/>
    <w:next w:val="a3"/>
    <w:uiPriority w:val="39"/>
    <w:rsid w:val="008231A4"/>
    <w:pPr>
      <w:ind w:left="2268" w:hanging="2268"/>
    </w:pPr>
  </w:style>
  <w:style w:type="paragraph" w:styleId="24">
    <w:name w:val="List Bullet 2"/>
    <w:aliases w:val="lb2"/>
    <w:basedOn w:val="ad"/>
    <w:qFormat/>
    <w:rsid w:val="008231A4"/>
    <w:pPr>
      <w:ind w:left="851"/>
    </w:pPr>
  </w:style>
  <w:style w:type="paragraph" w:styleId="33">
    <w:name w:val="List Bullet 3"/>
    <w:basedOn w:val="24"/>
    <w:qFormat/>
    <w:rsid w:val="008231A4"/>
    <w:pPr>
      <w:ind w:left="1135"/>
    </w:pPr>
  </w:style>
  <w:style w:type="paragraph" w:styleId="a7">
    <w:name w:val="List Number"/>
    <w:basedOn w:val="ae"/>
    <w:rsid w:val="008231A4"/>
  </w:style>
  <w:style w:type="paragraph" w:customStyle="1" w:styleId="EQ">
    <w:name w:val="EQ"/>
    <w:basedOn w:val="a3"/>
    <w:next w:val="a3"/>
    <w:qFormat/>
    <w:rsid w:val="008231A4"/>
    <w:pPr>
      <w:keepLines/>
      <w:tabs>
        <w:tab w:val="center" w:pos="4536"/>
        <w:tab w:val="right" w:pos="9072"/>
      </w:tabs>
    </w:pPr>
    <w:rPr>
      <w:noProof/>
    </w:rPr>
  </w:style>
  <w:style w:type="paragraph" w:customStyle="1" w:styleId="TH">
    <w:name w:val="TH"/>
    <w:basedOn w:val="a3"/>
    <w:link w:val="THChar"/>
    <w:qFormat/>
    <w:rsid w:val="008231A4"/>
    <w:pPr>
      <w:keepNext/>
      <w:keepLines/>
      <w:spacing w:before="60"/>
      <w:jc w:val="center"/>
    </w:pPr>
    <w:rPr>
      <w:rFonts w:ascii="Arial" w:hAnsi="Arial"/>
      <w:b/>
    </w:rPr>
  </w:style>
  <w:style w:type="paragraph" w:customStyle="1" w:styleId="NF">
    <w:name w:val="NF"/>
    <w:basedOn w:val="NO"/>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231A4"/>
    <w:pPr>
      <w:jc w:val="right"/>
    </w:pPr>
  </w:style>
  <w:style w:type="paragraph" w:customStyle="1" w:styleId="H6">
    <w:name w:val="H6"/>
    <w:basedOn w:val="5"/>
    <w:next w:val="a3"/>
    <w:qFormat/>
    <w:rsid w:val="008231A4"/>
    <w:pPr>
      <w:ind w:left="1985" w:hanging="1985"/>
      <w:outlineLvl w:val="9"/>
    </w:pPr>
    <w:rPr>
      <w:sz w:val="20"/>
    </w:rPr>
  </w:style>
  <w:style w:type="paragraph" w:customStyle="1" w:styleId="TAN">
    <w:name w:val="TAN"/>
    <w:basedOn w:val="TAL"/>
    <w:link w:val="TANChar"/>
    <w:qFormat/>
    <w:rsid w:val="008231A4"/>
    <w:pPr>
      <w:ind w:left="851" w:hanging="851"/>
    </w:pPr>
  </w:style>
  <w:style w:type="paragraph" w:customStyle="1" w:styleId="TAL">
    <w:name w:val="TAL"/>
    <w:basedOn w:val="a3"/>
    <w:link w:val="TALChar"/>
    <w:qFormat/>
    <w:rsid w:val="008231A4"/>
    <w:pPr>
      <w:keepNext/>
      <w:keepLines/>
      <w:spacing w:after="0"/>
    </w:pPr>
    <w:rPr>
      <w:rFonts w:ascii="Arial" w:hAnsi="Arial"/>
      <w:sz w:val="18"/>
    </w:rPr>
  </w:style>
  <w:style w:type="paragraph" w:customStyle="1" w:styleId="ZA">
    <w:name w:val="ZA"/>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231A4"/>
    <w:pPr>
      <w:framePr w:wrap="notBeside" w:y="16161"/>
    </w:pPr>
  </w:style>
  <w:style w:type="character" w:customStyle="1" w:styleId="ZGSM">
    <w:name w:val="ZGSM"/>
    <w:rsid w:val="008231A4"/>
  </w:style>
  <w:style w:type="paragraph" w:styleId="25">
    <w:name w:val="List 2"/>
    <w:basedOn w:val="ae"/>
    <w:link w:val="26"/>
    <w:rsid w:val="008231A4"/>
    <w:pPr>
      <w:ind w:left="851"/>
    </w:pPr>
  </w:style>
  <w:style w:type="paragraph" w:customStyle="1" w:styleId="ZG">
    <w:name w:val="ZG"/>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link w:val="35"/>
    <w:rsid w:val="008231A4"/>
    <w:pPr>
      <w:ind w:left="1135"/>
    </w:pPr>
  </w:style>
  <w:style w:type="paragraph" w:styleId="41">
    <w:name w:val="List 4"/>
    <w:basedOn w:val="34"/>
    <w:rsid w:val="008231A4"/>
    <w:pPr>
      <w:ind w:left="1418"/>
    </w:pPr>
  </w:style>
  <w:style w:type="paragraph" w:styleId="51">
    <w:name w:val="List 5"/>
    <w:basedOn w:val="41"/>
    <w:rsid w:val="008231A4"/>
    <w:pPr>
      <w:ind w:left="1702"/>
    </w:pPr>
  </w:style>
  <w:style w:type="paragraph" w:customStyle="1" w:styleId="EditorsNote">
    <w:name w:val="Editor's Note"/>
    <w:basedOn w:val="NO"/>
    <w:rsid w:val="008231A4"/>
    <w:rPr>
      <w:color w:val="FF0000"/>
    </w:rPr>
  </w:style>
  <w:style w:type="paragraph" w:styleId="ae">
    <w:name w:val="List"/>
    <w:basedOn w:val="a3"/>
    <w:link w:val="af"/>
    <w:rsid w:val="008231A4"/>
    <w:pPr>
      <w:ind w:left="568" w:hanging="284"/>
    </w:pPr>
  </w:style>
  <w:style w:type="paragraph" w:styleId="ad">
    <w:name w:val="List Bullet"/>
    <w:basedOn w:val="ae"/>
    <w:qFormat/>
    <w:rsid w:val="008231A4"/>
  </w:style>
  <w:style w:type="paragraph" w:styleId="42">
    <w:name w:val="List Bullet 4"/>
    <w:basedOn w:val="33"/>
    <w:rsid w:val="008231A4"/>
    <w:pPr>
      <w:ind w:left="1418"/>
    </w:pPr>
  </w:style>
  <w:style w:type="paragraph" w:styleId="52">
    <w:name w:val="List Bullet 5"/>
    <w:basedOn w:val="42"/>
    <w:rsid w:val="008231A4"/>
    <w:pPr>
      <w:ind w:left="1702"/>
    </w:pPr>
  </w:style>
  <w:style w:type="paragraph" w:customStyle="1" w:styleId="B1">
    <w:name w:val="B1"/>
    <w:basedOn w:val="ae"/>
    <w:link w:val="B1Zchn"/>
    <w:qFormat/>
    <w:rsid w:val="008231A4"/>
  </w:style>
  <w:style w:type="paragraph" w:customStyle="1" w:styleId="B2">
    <w:name w:val="B2"/>
    <w:basedOn w:val="25"/>
    <w:link w:val="B2Char"/>
    <w:qFormat/>
    <w:rsid w:val="008231A4"/>
  </w:style>
  <w:style w:type="paragraph" w:customStyle="1" w:styleId="B3">
    <w:name w:val="B3"/>
    <w:basedOn w:val="34"/>
    <w:link w:val="B3Char"/>
    <w:qFormat/>
    <w:rsid w:val="008231A4"/>
  </w:style>
  <w:style w:type="paragraph" w:customStyle="1" w:styleId="B4">
    <w:name w:val="B4"/>
    <w:basedOn w:val="41"/>
    <w:link w:val="B4Char"/>
    <w:qFormat/>
    <w:rsid w:val="008231A4"/>
  </w:style>
  <w:style w:type="paragraph" w:customStyle="1" w:styleId="B5">
    <w:name w:val="B5"/>
    <w:basedOn w:val="51"/>
    <w:uiPriority w:val="99"/>
    <w:rsid w:val="008231A4"/>
  </w:style>
  <w:style w:type="paragraph" w:styleId="af0">
    <w:name w:val="footer"/>
    <w:basedOn w:val="a8"/>
    <w:link w:val="af1"/>
    <w:rsid w:val="008231A4"/>
    <w:pPr>
      <w:jc w:val="center"/>
    </w:pPr>
    <w:rPr>
      <w:rFonts w:ascii="Times New Roman" w:hAnsi="Times New Roman"/>
      <w:b w:val="0"/>
      <w:noProof w:val="0"/>
      <w:sz w:val="20"/>
      <w:lang w:val="en-GB"/>
    </w:rPr>
  </w:style>
  <w:style w:type="character" w:customStyle="1" w:styleId="af1">
    <w:name w:val="页脚 字符"/>
    <w:link w:val="af0"/>
    <w:locked/>
    <w:rsid w:val="00864CD4"/>
    <w:rPr>
      <w:rFonts w:ascii="Times New Roman" w:hAnsi="Times New Roman" w:cs="Times New Roman"/>
      <w:sz w:val="20"/>
      <w:szCs w:val="20"/>
      <w:lang w:val="en-GB" w:eastAsia="ja-JP"/>
    </w:rPr>
  </w:style>
  <w:style w:type="paragraph" w:customStyle="1" w:styleId="ZTD">
    <w:name w:val="ZTD"/>
    <w:basedOn w:val="ZB"/>
    <w:rsid w:val="008231A4"/>
    <w:pPr>
      <w:framePr w:hRule="auto" w:wrap="notBeside" w:y="852"/>
    </w:pPr>
    <w:rPr>
      <w:i w:val="0"/>
      <w:sz w:val="40"/>
    </w:rPr>
  </w:style>
  <w:style w:type="paragraph" w:customStyle="1" w:styleId="TdocHeader2">
    <w:name w:val="Tdoc_Header_2"/>
    <w:basedOn w:val="a3"/>
    <w:rsid w:val="00F61766"/>
    <w:pPr>
      <w:widowControl w:val="0"/>
      <w:tabs>
        <w:tab w:val="left" w:pos="1701"/>
        <w:tab w:val="right" w:pos="9072"/>
        <w:tab w:val="right" w:pos="10206"/>
      </w:tabs>
      <w:jc w:val="both"/>
    </w:pPr>
    <w:rPr>
      <w:rFonts w:ascii="Arial" w:hAnsi="Arial"/>
      <w:b/>
      <w:sz w:val="18"/>
    </w:rPr>
  </w:style>
  <w:style w:type="paragraph" w:styleId="af2">
    <w:name w:val="caption"/>
    <w:aliases w:val="cap,cap Char,Caption Char,Caption Char1 Char,cap Char Char1,Caption Char Char1 Char,cap Char2,cap Char2 Char Char Char,cap1,cap2,cap11,cap Char Char Char Char Char,cap Char Char Char Char Char Char,条目,3GPP Caption Table,Légende-figure,Beschrifubg"/>
    <w:basedOn w:val="a3"/>
    <w:next w:val="a3"/>
    <w:link w:val="af3"/>
    <w:qFormat/>
    <w:rsid w:val="00BC61A8"/>
    <w:pPr>
      <w:spacing w:after="120"/>
    </w:pPr>
    <w:rPr>
      <w:rFonts w:ascii="CG Times (WN)" w:hAnsi="CG Times (WN)"/>
      <w:b/>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3"/>
    <w:link w:val="af5"/>
    <w:qFormat/>
    <w:rsid w:val="00BC61A8"/>
    <w:rPr>
      <w:rFonts w:ascii="CG Times (WN)" w:hAnsi="CG Times (WN)"/>
      <w:lang w:eastAsia="en-U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4"/>
    <w:qFormat/>
    <w:locked/>
    <w:rsid w:val="00BC61A8"/>
    <w:rPr>
      <w:rFonts w:cs="Times New Roman"/>
      <w:lang w:val="en-GB" w:eastAsia="en-US" w:bidi="ar-SA"/>
    </w:rPr>
  </w:style>
  <w:style w:type="paragraph" w:styleId="36">
    <w:name w:val="Body Text 3"/>
    <w:basedOn w:val="a3"/>
    <w:link w:val="37"/>
    <w:rsid w:val="00BC61A8"/>
    <w:pPr>
      <w:jc w:val="both"/>
    </w:pPr>
    <w:rPr>
      <w:sz w:val="16"/>
      <w:szCs w:val="16"/>
    </w:rPr>
  </w:style>
  <w:style w:type="character" w:customStyle="1" w:styleId="37">
    <w:name w:val="正文文本 3 字符"/>
    <w:link w:val="36"/>
    <w:locked/>
    <w:rsid w:val="00864CD4"/>
    <w:rPr>
      <w:rFonts w:ascii="Times New Roman" w:hAnsi="Times New Roman" w:cs="Times New Roman"/>
      <w:sz w:val="16"/>
      <w:szCs w:val="16"/>
      <w:lang w:val="en-GB" w:eastAsia="ja-JP"/>
    </w:rPr>
  </w:style>
  <w:style w:type="character" w:customStyle="1" w:styleId="af3">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条目 字符"/>
    <w:link w:val="af2"/>
    <w:qFormat/>
    <w:locked/>
    <w:rsid w:val="00BC61A8"/>
    <w:rPr>
      <w:rFonts w:cs="Times New Roman"/>
      <w:b/>
      <w:lang w:val="en-GB" w:eastAsia="en-US" w:bidi="ar-SA"/>
    </w:rPr>
  </w:style>
  <w:style w:type="paragraph" w:customStyle="1" w:styleId="Figure">
    <w:name w:val="Figure"/>
    <w:basedOn w:val="a3"/>
    <w:qFormat/>
    <w:rsid w:val="00BC61A8"/>
    <w:pPr>
      <w:spacing w:before="240" w:after="240"/>
      <w:jc w:val="center"/>
    </w:pPr>
    <w:rPr>
      <w:i/>
      <w:iCs/>
      <w:noProof/>
      <w:sz w:val="24"/>
      <w:lang w:val="fr-FR"/>
    </w:rPr>
  </w:style>
  <w:style w:type="paragraph" w:customStyle="1" w:styleId="BodyTextIndent21">
    <w:name w:val="Body Text Indent 21"/>
    <w:basedOn w:val="a3"/>
    <w:uiPriority w:val="99"/>
    <w:rsid w:val="00BC61A8"/>
    <w:pPr>
      <w:ind w:firstLine="202"/>
      <w:jc w:val="both"/>
    </w:pPr>
    <w:rPr>
      <w:noProof/>
      <w:sz w:val="22"/>
    </w:rPr>
  </w:style>
  <w:style w:type="character" w:styleId="af6">
    <w:name w:val="annotation reference"/>
    <w:uiPriority w:val="99"/>
    <w:qFormat/>
    <w:rsid w:val="00BB0296"/>
    <w:rPr>
      <w:rFonts w:cs="Times New Roman"/>
      <w:sz w:val="16"/>
      <w:szCs w:val="16"/>
    </w:rPr>
  </w:style>
  <w:style w:type="paragraph" w:styleId="af7">
    <w:name w:val="annotation text"/>
    <w:basedOn w:val="a3"/>
    <w:link w:val="14"/>
    <w:uiPriority w:val="99"/>
    <w:qFormat/>
    <w:rsid w:val="00BB0296"/>
  </w:style>
  <w:style w:type="character" w:customStyle="1" w:styleId="14">
    <w:name w:val="批注文字 字符1"/>
    <w:link w:val="af7"/>
    <w:qFormat/>
    <w:locked/>
    <w:rsid w:val="00864CD4"/>
    <w:rPr>
      <w:rFonts w:ascii="Times New Roman" w:hAnsi="Times New Roman" w:cs="Times New Roman"/>
      <w:sz w:val="20"/>
      <w:szCs w:val="20"/>
      <w:lang w:val="en-GB" w:eastAsia="ja-JP"/>
    </w:rPr>
  </w:style>
  <w:style w:type="paragraph" w:styleId="af8">
    <w:name w:val="annotation subject"/>
    <w:basedOn w:val="af7"/>
    <w:next w:val="af7"/>
    <w:link w:val="af9"/>
    <w:rsid w:val="00BB0296"/>
    <w:rPr>
      <w:b/>
      <w:bCs/>
    </w:rPr>
  </w:style>
  <w:style w:type="character" w:customStyle="1" w:styleId="af9">
    <w:name w:val="批注主题 字符"/>
    <w:link w:val="af8"/>
    <w:locked/>
    <w:rsid w:val="00864CD4"/>
    <w:rPr>
      <w:rFonts w:ascii="Times New Roman" w:hAnsi="Times New Roman" w:cs="Times New Roman"/>
      <w:b/>
      <w:bCs/>
      <w:sz w:val="20"/>
      <w:szCs w:val="20"/>
      <w:lang w:val="en-GB" w:eastAsia="ja-JP"/>
    </w:rPr>
  </w:style>
  <w:style w:type="paragraph" w:styleId="afa">
    <w:name w:val="Balloon Text"/>
    <w:basedOn w:val="a3"/>
    <w:link w:val="afb"/>
    <w:rsid w:val="00091938"/>
    <w:rPr>
      <w:sz w:val="16"/>
    </w:rPr>
  </w:style>
  <w:style w:type="character" w:customStyle="1" w:styleId="afb">
    <w:name w:val="批注框文本 字符"/>
    <w:link w:val="afa"/>
    <w:locked/>
    <w:rsid w:val="00091938"/>
    <w:rPr>
      <w:rFonts w:ascii="Times New Roman" w:hAnsi="Times New Roman"/>
      <w:sz w:val="16"/>
      <w:lang w:val="en-GB" w:eastAsia="ja-JP"/>
    </w:rPr>
  </w:style>
  <w:style w:type="paragraph" w:customStyle="1" w:styleId="INDENT2">
    <w:name w:val="INDENT2"/>
    <w:basedOn w:val="a3"/>
    <w:rsid w:val="00BF1DB1"/>
    <w:pPr>
      <w:ind w:left="1135" w:hanging="284"/>
    </w:pPr>
    <w:rPr>
      <w:lang w:eastAsia="en-US"/>
    </w:rPr>
  </w:style>
  <w:style w:type="paragraph" w:customStyle="1" w:styleId="11BodyText">
    <w:name w:val="11 BodyText"/>
    <w:aliases w:val="Block_Text,np,b,11,BodyText"/>
    <w:basedOn w:val="a3"/>
    <w:link w:val="11BodyTextChar"/>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c">
    <w:name w:val="Table Grid"/>
    <w:aliases w:val="TableGrid"/>
    <w:basedOn w:val="a5"/>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3GPP Caption Table Char,cap Char2 Char1,Ca Char"/>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page number"/>
    <w:rsid w:val="005721C6"/>
    <w:rPr>
      <w:rFonts w:cs="Times New Roman"/>
    </w:rPr>
  </w:style>
  <w:style w:type="paragraph" w:styleId="afe">
    <w:name w:val="Document Map"/>
    <w:basedOn w:val="a3"/>
    <w:link w:val="aff"/>
    <w:rsid w:val="00147BDE"/>
    <w:pPr>
      <w:shd w:val="clear" w:color="auto" w:fill="000080"/>
    </w:pPr>
    <w:rPr>
      <w:sz w:val="2"/>
    </w:rPr>
  </w:style>
  <w:style w:type="character" w:customStyle="1" w:styleId="aff">
    <w:name w:val="文档结构图 字符"/>
    <w:link w:val="afe"/>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3"/>
    <w:link w:val="LGTdocChar"/>
    <w:qFormat/>
    <w:rsid w:val="00176D3B"/>
    <w:pPr>
      <w:widowControl w:val="0"/>
      <w:snapToGrid w:val="0"/>
      <w:spacing w:afterLines="50" w:line="264" w:lineRule="auto"/>
      <w:jc w:val="both"/>
    </w:pPr>
    <w:rPr>
      <w:rFonts w:eastAsia="Batang"/>
      <w:kern w:val="2"/>
      <w:sz w:val="22"/>
      <w:szCs w:val="24"/>
      <w:lang w:eastAsia="ko-KR"/>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qFormat/>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f0">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3"/>
    <w:uiPriority w:val="34"/>
    <w:qFormat/>
    <w:rsid w:val="00A862CF"/>
    <w:pPr>
      <w:ind w:left="720"/>
      <w:contextualSpacing/>
    </w:pPr>
  </w:style>
  <w:style w:type="paragraph" w:styleId="aff1">
    <w:name w:val="Normal (Web)"/>
    <w:basedOn w:val="a3"/>
    <w:uiPriority w:val="99"/>
    <w:qFormat/>
    <w:rsid w:val="00E912DE"/>
    <w:pPr>
      <w:spacing w:before="100" w:beforeAutospacing="1" w:after="100" w:afterAutospacing="1"/>
    </w:pPr>
    <w:rPr>
      <w:sz w:val="24"/>
      <w:szCs w:val="24"/>
      <w:lang w:val="en-US" w:eastAsia="zh-CN"/>
    </w:rPr>
  </w:style>
  <w:style w:type="table" w:styleId="15">
    <w:name w:val="Table Columns 1"/>
    <w:basedOn w:val="a5"/>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5"/>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3"/>
    <w:qFormat/>
    <w:rsid w:val="00D47194"/>
    <w:pPr>
      <w:spacing w:after="200" w:line="276" w:lineRule="auto"/>
      <w:ind w:firstLineChars="200" w:firstLine="420"/>
    </w:pPr>
    <w:rPr>
      <w:rFonts w:ascii="Calibri" w:hAnsi="Calibri"/>
      <w:sz w:val="22"/>
      <w:szCs w:val="22"/>
      <w:lang w:val="en-US" w:eastAsia="en-US"/>
    </w:rPr>
  </w:style>
  <w:style w:type="character" w:styleId="aff2">
    <w:name w:val="Hyperlink"/>
    <w:uiPriority w:val="99"/>
    <w:unhideWhenUsed/>
    <w:qFormat/>
    <w:locked/>
    <w:rsid w:val="004762AB"/>
    <w:rPr>
      <w:color w:val="0000FF"/>
      <w:u w:val="single"/>
    </w:rPr>
  </w:style>
  <w:style w:type="paragraph" w:styleId="3">
    <w:name w:val="List Number 3"/>
    <w:basedOn w:val="a3"/>
    <w:unhideWhenUsed/>
    <w:qFormat/>
    <w:locked/>
    <w:rsid w:val="0060131A"/>
    <w:pPr>
      <w:numPr>
        <w:numId w:val="3"/>
      </w:numPr>
      <w:contextualSpacing/>
    </w:pPr>
  </w:style>
  <w:style w:type="paragraph" w:customStyle="1" w:styleId="1-21">
    <w:name w:val="中等深浅网格 1 - 强调文字颜色 21"/>
    <w:basedOn w:val="a3"/>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3">
    <w:name w:val="Revision"/>
    <w:hidden/>
    <w:uiPriority w:val="99"/>
    <w:semiHidden/>
    <w:rsid w:val="00431B0C"/>
    <w:rPr>
      <w:rFonts w:ascii="Times New Roman" w:hAnsi="Times New Roman"/>
      <w:lang w:val="en-GB" w:eastAsia="ja-JP"/>
    </w:rPr>
  </w:style>
  <w:style w:type="paragraph" w:styleId="aff4">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Task Body"/>
    <w:basedOn w:val="a3"/>
    <w:link w:val="aff5"/>
    <w:uiPriority w:val="34"/>
    <w:qFormat/>
    <w:rsid w:val="00D14764"/>
    <w:pPr>
      <w:spacing w:after="0"/>
      <w:ind w:leftChars="400" w:left="840" w:hanging="1440"/>
    </w:pPr>
    <w:rPr>
      <w:rFonts w:ascii="Times" w:eastAsia="Batang" w:hAnsi="Times"/>
      <w:szCs w:val="24"/>
    </w:rPr>
  </w:style>
  <w:style w:type="character" w:customStyle="1" w:styleId="aff5">
    <w:name w:val="列表段落 字符"/>
    <w:aliases w:val="- Bullets 字符1,목록 단락 字符1,リスト段落 字符1,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f4"/>
    <w:uiPriority w:val="34"/>
    <w:qFormat/>
    <w:rsid w:val="00D14764"/>
    <w:rPr>
      <w:rFonts w:ascii="Times" w:eastAsia="Batang" w:hAnsi="Times"/>
      <w:szCs w:val="24"/>
      <w:lang w:val="en-GB"/>
    </w:rPr>
  </w:style>
  <w:style w:type="paragraph" w:customStyle="1" w:styleId="3GPPNormalText">
    <w:name w:val="3GPP Normal Text"/>
    <w:basedOn w:val="af4"/>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列出段落1 Char,Paragrafo elenco Char,Lettre d'introduction Char,列 Char"/>
    <w:link w:val="27"/>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6">
    <w:name w:val="列出段落 字符1"/>
    <w:aliases w:val="- Bullets 字符,목록 단락 字符,リスト段落 字符"/>
    <w:uiPriority w:val="34"/>
    <w:qFormat/>
    <w:rsid w:val="00CE6924"/>
    <w:rPr>
      <w:rFonts w:ascii="Times" w:hAnsi="Times"/>
      <w:szCs w:val="24"/>
      <w:lang w:val="en-GB"/>
    </w:rPr>
  </w:style>
  <w:style w:type="character" w:customStyle="1" w:styleId="aff6">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0">
    <w:name w:val="References"/>
    <w:basedOn w:val="a3"/>
    <w:qFormat/>
    <w:rsid w:val="0061099C"/>
    <w:pPr>
      <w:tabs>
        <w:tab w:val="num" w:pos="360"/>
      </w:tabs>
      <w:snapToGrid w:val="0"/>
      <w:spacing w:after="60"/>
      <w:ind w:left="360" w:hanging="360"/>
      <w:jc w:val="both"/>
    </w:pPr>
    <w:rPr>
      <w:szCs w:val="16"/>
      <w:lang w:val="en-US" w:eastAsia="en-US"/>
    </w:rPr>
  </w:style>
  <w:style w:type="paragraph" w:styleId="aff7">
    <w:name w:val="Title"/>
    <w:aliases w:val="Heading 31"/>
    <w:basedOn w:val="a3"/>
    <w:next w:val="a3"/>
    <w:link w:val="aff8"/>
    <w:qFormat/>
    <w:locked/>
    <w:rsid w:val="002D0B89"/>
    <w:pPr>
      <w:spacing w:before="240" w:after="60"/>
      <w:jc w:val="center"/>
      <w:outlineLvl w:val="0"/>
    </w:pPr>
    <w:rPr>
      <w:rFonts w:asciiTheme="majorHAnsi" w:hAnsiTheme="majorHAnsi" w:cstheme="majorBidi"/>
      <w:b/>
      <w:bCs/>
      <w:sz w:val="32"/>
      <w:szCs w:val="32"/>
    </w:rPr>
  </w:style>
  <w:style w:type="character" w:customStyle="1" w:styleId="aff8">
    <w:name w:val="标题 字符"/>
    <w:aliases w:val="Heading 31 字符"/>
    <w:basedOn w:val="a4"/>
    <w:link w:val="aff7"/>
    <w:rsid w:val="002D0B89"/>
    <w:rPr>
      <w:rFonts w:asciiTheme="majorHAnsi" w:hAnsiTheme="majorHAnsi" w:cstheme="majorBidi"/>
      <w:b/>
      <w:bCs/>
      <w:sz w:val="32"/>
      <w:szCs w:val="32"/>
      <w:lang w:val="en-GB" w:eastAsia="ja-JP"/>
    </w:rPr>
  </w:style>
  <w:style w:type="paragraph" w:styleId="aff9">
    <w:name w:val="Subtitle"/>
    <w:basedOn w:val="a3"/>
    <w:next w:val="a3"/>
    <w:link w:val="affa"/>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a">
    <w:name w:val="副标题 字符"/>
    <w:basedOn w:val="a4"/>
    <w:link w:val="aff9"/>
    <w:rsid w:val="002D0B89"/>
    <w:rPr>
      <w:rFonts w:asciiTheme="majorHAnsi" w:hAnsiTheme="majorHAnsi" w:cstheme="majorBidi"/>
      <w:b/>
      <w:bCs/>
      <w:kern w:val="28"/>
      <w:sz w:val="32"/>
      <w:szCs w:val="32"/>
      <w:lang w:val="en-GB" w:eastAsia="ja-JP"/>
    </w:rPr>
  </w:style>
  <w:style w:type="paragraph" w:customStyle="1" w:styleId="Doc-text2">
    <w:name w:val="Doc-text2"/>
    <w:basedOn w:val="a3"/>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4"/>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F37AE9"/>
  </w:style>
  <w:style w:type="paragraph" w:customStyle="1" w:styleId="17">
    <w:name w:val="样式1"/>
    <w:basedOn w:val="31"/>
    <w:link w:val="1Char"/>
    <w:qFormat/>
    <w:rsid w:val="00E86B7A"/>
    <w:rPr>
      <w:lang w:eastAsia="zh-CN"/>
    </w:rPr>
  </w:style>
  <w:style w:type="character" w:customStyle="1" w:styleId="1Char">
    <w:name w:val="样式1 Char"/>
    <w:basedOn w:val="32"/>
    <w:link w:val="17"/>
    <w:rsid w:val="00E86B7A"/>
    <w:rPr>
      <w:rFonts w:ascii="Cambria" w:hAnsi="Cambria"/>
      <w:b/>
      <w:bCs/>
      <w:sz w:val="26"/>
      <w:szCs w:val="26"/>
      <w:lang w:val="en-GB" w:eastAsia="ja-JP"/>
    </w:rPr>
  </w:style>
  <w:style w:type="character" w:styleId="affb">
    <w:name w:val="Placeholder Text"/>
    <w:basedOn w:val="a4"/>
    <w:uiPriority w:val="99"/>
    <w:qFormat/>
    <w:rsid w:val="004B4243"/>
    <w:rPr>
      <w:color w:val="808080"/>
    </w:rPr>
  </w:style>
  <w:style w:type="character" w:customStyle="1" w:styleId="B1Char">
    <w:name w:val="B1 Char"/>
    <w:qFormat/>
    <w:rsid w:val="00733729"/>
    <w:rPr>
      <w:lang w:val="en-GB"/>
    </w:rPr>
  </w:style>
  <w:style w:type="character" w:customStyle="1" w:styleId="apple-converted-space">
    <w:name w:val="apple-converted-space"/>
    <w:qFormat/>
    <w:rsid w:val="007B71DA"/>
  </w:style>
  <w:style w:type="paragraph" w:customStyle="1" w:styleId="TdocHeading1">
    <w:name w:val="Tdoc_Heading_1"/>
    <w:basedOn w:val="11"/>
    <w:next w:val="af4"/>
    <w:autoRedefine/>
    <w:rsid w:val="00177A8F"/>
    <w:pPr>
      <w:keepNext w:val="0"/>
      <w:keepLines w:val="0"/>
      <w:widowControl w:val="0"/>
      <w:pBdr>
        <w:top w:val="none" w:sz="0" w:space="0" w:color="auto"/>
      </w:pBdr>
      <w:spacing w:after="120"/>
      <w:ind w:left="357" w:hanging="357"/>
      <w:jc w:val="both"/>
    </w:pPr>
    <w:rPr>
      <w:rFonts w:ascii="Arial" w:eastAsia="Batang" w:hAnsi="Arial"/>
      <w:bCs w:val="0"/>
      <w:noProof/>
      <w:kern w:val="28"/>
      <w:sz w:val="24"/>
      <w:szCs w:val="20"/>
      <w:lang w:val="en-US" w:eastAsia="x-none"/>
    </w:rPr>
  </w:style>
  <w:style w:type="paragraph" w:customStyle="1" w:styleId="TdocHeader1">
    <w:name w:val="Tdoc_Header_1"/>
    <w:basedOn w:val="a8"/>
    <w:rsid w:val="00177A8F"/>
    <w:pPr>
      <w:tabs>
        <w:tab w:val="right" w:pos="9072"/>
        <w:tab w:val="right" w:pos="10206"/>
      </w:tabs>
      <w:spacing w:before="0"/>
      <w:jc w:val="both"/>
    </w:pPr>
    <w:rPr>
      <w:rFonts w:eastAsia="Batang"/>
      <w:noProof w:val="0"/>
      <w:sz w:val="20"/>
      <w:lang w:val="en-GB" w:eastAsia="en-US"/>
    </w:rPr>
  </w:style>
  <w:style w:type="paragraph" w:customStyle="1" w:styleId="TdocHeading2">
    <w:name w:val="Tdoc_Heading_2"/>
    <w:basedOn w:val="a3"/>
    <w:rsid w:val="00177A8F"/>
    <w:pPr>
      <w:spacing w:before="0" w:after="0"/>
    </w:pPr>
    <w:rPr>
      <w:rFonts w:ascii="Times" w:eastAsia="Batang" w:hAnsi="Times"/>
      <w:szCs w:val="24"/>
      <w:lang w:eastAsia="en-US"/>
    </w:rPr>
  </w:style>
  <w:style w:type="character" w:styleId="affc">
    <w:name w:val="FollowedHyperlink"/>
    <w:locked/>
    <w:rsid w:val="00177A8F"/>
    <w:rPr>
      <w:color w:val="0000FF"/>
      <w:u w:val="single"/>
    </w:rPr>
  </w:style>
  <w:style w:type="paragraph" w:customStyle="1" w:styleId="h1">
    <w:name w:val="h1"/>
    <w:basedOn w:val="a3"/>
    <w:rsid w:val="00177A8F"/>
    <w:pPr>
      <w:spacing w:before="0"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177A8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d">
    <w:name w:val="Date"/>
    <w:basedOn w:val="a3"/>
    <w:next w:val="a3"/>
    <w:link w:val="affe"/>
    <w:locked/>
    <w:rsid w:val="00177A8F"/>
    <w:pPr>
      <w:spacing w:before="0" w:after="0"/>
    </w:pPr>
    <w:rPr>
      <w:rFonts w:ascii="Times" w:eastAsia="Batang" w:hAnsi="Times"/>
      <w:szCs w:val="24"/>
      <w:lang w:eastAsia="x-none"/>
    </w:rPr>
  </w:style>
  <w:style w:type="character" w:customStyle="1" w:styleId="affe">
    <w:name w:val="日期 字符"/>
    <w:basedOn w:val="a4"/>
    <w:link w:val="affd"/>
    <w:rsid w:val="00177A8F"/>
    <w:rPr>
      <w:rFonts w:ascii="Times" w:eastAsia="Batang" w:hAnsi="Times"/>
      <w:szCs w:val="24"/>
      <w:lang w:val="en-GB" w:eastAsia="x-none"/>
    </w:rPr>
  </w:style>
  <w:style w:type="paragraph" w:customStyle="1" w:styleId="Default">
    <w:name w:val="Default"/>
    <w:rsid w:val="00177A8F"/>
    <w:pPr>
      <w:autoSpaceDE w:val="0"/>
      <w:autoSpaceDN w:val="0"/>
      <w:adjustRightInd w:val="0"/>
      <w:spacing w:before="0" w:after="0"/>
      <w:ind w:left="720" w:hanging="360"/>
    </w:pPr>
    <w:rPr>
      <w:rFonts w:ascii="Arial" w:hAnsi="Arial" w:cs="Arial"/>
      <w:color w:val="000000"/>
      <w:sz w:val="24"/>
      <w:szCs w:val="24"/>
      <w:lang w:eastAsia="en-US"/>
    </w:rPr>
  </w:style>
  <w:style w:type="paragraph" w:customStyle="1" w:styleId="Statement">
    <w:name w:val="Statement"/>
    <w:basedOn w:val="a3"/>
    <w:rsid w:val="00177A8F"/>
    <w:pPr>
      <w:keepNext/>
      <w:spacing w:before="0" w:after="0"/>
      <w:ind w:left="601" w:hanging="601"/>
    </w:pPr>
    <w:rPr>
      <w:rFonts w:eastAsia="Batang"/>
      <w:b/>
      <w:i/>
      <w:szCs w:val="24"/>
      <w:lang w:val="en-US" w:eastAsia="ko-KR"/>
    </w:rPr>
  </w:style>
  <w:style w:type="character" w:customStyle="1" w:styleId="B10">
    <w:name w:val="B1 (文字)"/>
    <w:qFormat/>
    <w:rsid w:val="00177A8F"/>
    <w:rPr>
      <w:rFonts w:eastAsia="MS Mincho"/>
      <w:lang w:val="en-GB" w:eastAsia="en-US" w:bidi="ar-SA"/>
    </w:rPr>
  </w:style>
  <w:style w:type="character" w:customStyle="1" w:styleId="Alcatel-Lucent-4">
    <w:name w:val="Alcatel-Lucent-4"/>
    <w:semiHidden/>
    <w:rsid w:val="00177A8F"/>
    <w:rPr>
      <w:rFonts w:ascii="Arial" w:hAnsi="Arial" w:cs="Arial"/>
      <w:color w:val="auto"/>
      <w:sz w:val="20"/>
      <w:szCs w:val="20"/>
    </w:rPr>
  </w:style>
  <w:style w:type="character" w:customStyle="1" w:styleId="B1Char1">
    <w:name w:val="B1 Char1"/>
    <w:qFormat/>
    <w:rsid w:val="00177A8F"/>
    <w:rPr>
      <w:rFonts w:ascii="Times New Roman" w:hAnsi="Times New Roman"/>
      <w:lang w:val="en-GB" w:eastAsia="en-US"/>
    </w:rPr>
  </w:style>
  <w:style w:type="numbering" w:customStyle="1" w:styleId="StyleBulleted">
    <w:name w:val="Style Bulleted"/>
    <w:rsid w:val="00177A8F"/>
  </w:style>
  <w:style w:type="paragraph" w:customStyle="1" w:styleId="ZchnZchn">
    <w:name w:val="Zchn Zchn"/>
    <w:rsid w:val="00177A8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atementBody">
    <w:name w:val="Statement Body"/>
    <w:basedOn w:val="a3"/>
    <w:link w:val="StatementBodyChar"/>
    <w:rsid w:val="00177A8F"/>
    <w:pPr>
      <w:numPr>
        <w:numId w:val="9"/>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177A8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1"/>
    <w:rsid w:val="00177A8F"/>
    <w:pPr>
      <w:keepNext w:val="0"/>
      <w:keepLines w:val="0"/>
      <w:widowControl w:val="0"/>
      <w:pBdr>
        <w:top w:val="none" w:sz="0" w:space="0" w:color="auto"/>
      </w:pBdr>
      <w:tabs>
        <w:tab w:val="num" w:pos="432"/>
      </w:tabs>
      <w:spacing w:after="60"/>
      <w:ind w:left="432" w:hanging="432"/>
    </w:pPr>
    <w:rPr>
      <w:rFonts w:ascii="Arial" w:eastAsia="Batang" w:hAnsi="Arial"/>
      <w:sz w:val="28"/>
      <w:lang w:eastAsia="x-none"/>
    </w:rPr>
  </w:style>
  <w:style w:type="character" w:customStyle="1" w:styleId="Alcatel-Lucent2">
    <w:name w:val="Alcatel-Lucent2"/>
    <w:semiHidden/>
    <w:rsid w:val="00177A8F"/>
    <w:rPr>
      <w:rFonts w:ascii="Arial" w:hAnsi="Arial" w:cs="Arial"/>
      <w:color w:val="auto"/>
      <w:sz w:val="20"/>
      <w:szCs w:val="20"/>
    </w:rPr>
  </w:style>
  <w:style w:type="character" w:styleId="afff">
    <w:name w:val="Unresolved Mention"/>
    <w:uiPriority w:val="99"/>
    <w:semiHidden/>
    <w:unhideWhenUsed/>
    <w:rsid w:val="00177A8F"/>
    <w:rPr>
      <w:color w:val="808080"/>
      <w:shd w:val="clear" w:color="auto" w:fill="E6E6E6"/>
    </w:rPr>
  </w:style>
  <w:style w:type="character" w:styleId="afff0">
    <w:name w:val="Emphasis"/>
    <w:uiPriority w:val="20"/>
    <w:qFormat/>
    <w:locked/>
    <w:rsid w:val="00177A8F"/>
    <w:rPr>
      <w:i/>
      <w:iCs/>
    </w:rPr>
  </w:style>
  <w:style w:type="paragraph" w:customStyle="1" w:styleId="Comments">
    <w:name w:val="Comments"/>
    <w:basedOn w:val="a3"/>
    <w:link w:val="CommentsChar"/>
    <w:qFormat/>
    <w:rsid w:val="00177A8F"/>
    <w:pPr>
      <w:spacing w:before="40" w:after="0"/>
    </w:pPr>
    <w:rPr>
      <w:rFonts w:ascii="Arial" w:eastAsia="MS Mincho" w:hAnsi="Arial"/>
      <w:i/>
      <w:sz w:val="18"/>
      <w:szCs w:val="24"/>
      <w:lang w:eastAsia="en-GB"/>
    </w:rPr>
  </w:style>
  <w:style w:type="character" w:customStyle="1" w:styleId="CommentsChar">
    <w:name w:val="Comments Char"/>
    <w:link w:val="Comments"/>
    <w:qFormat/>
    <w:rsid w:val="00177A8F"/>
    <w:rPr>
      <w:rFonts w:ascii="Arial" w:eastAsia="MS Mincho" w:hAnsi="Arial"/>
      <w:i/>
      <w:sz w:val="18"/>
      <w:szCs w:val="24"/>
      <w:lang w:val="en-GB" w:eastAsia="en-GB"/>
    </w:rPr>
  </w:style>
  <w:style w:type="character" w:customStyle="1" w:styleId="53">
    <w:name w:val="(文字) (文字)5"/>
    <w:semiHidden/>
    <w:rsid w:val="00177A8F"/>
    <w:rPr>
      <w:rFonts w:ascii="Times New Roman" w:hAnsi="Times New Roman"/>
      <w:lang w:eastAsia="en-US"/>
    </w:rPr>
  </w:style>
  <w:style w:type="paragraph" w:customStyle="1" w:styleId="TableCell">
    <w:name w:val="TableCell"/>
    <w:basedOn w:val="a3"/>
    <w:qFormat/>
    <w:rsid w:val="00177A8F"/>
    <w:pPr>
      <w:autoSpaceDE w:val="0"/>
      <w:autoSpaceDN w:val="0"/>
      <w:adjustRightInd w:val="0"/>
      <w:snapToGrid w:val="0"/>
      <w:spacing w:before="20" w:after="20"/>
    </w:pPr>
    <w:rPr>
      <w:rFonts w:eastAsia="Times New Roman"/>
      <w:szCs w:val="21"/>
      <w:lang w:val="en-US" w:eastAsia="zh-CN"/>
    </w:rPr>
  </w:style>
  <w:style w:type="character" w:styleId="afff1">
    <w:name w:val="Strong"/>
    <w:uiPriority w:val="22"/>
    <w:qFormat/>
    <w:locked/>
    <w:rsid w:val="00177A8F"/>
    <w:rPr>
      <w:b/>
      <w:bCs/>
    </w:rPr>
  </w:style>
  <w:style w:type="character" w:customStyle="1" w:styleId="TALChar">
    <w:name w:val="TAL Char"/>
    <w:link w:val="TAL"/>
    <w:qFormat/>
    <w:locked/>
    <w:rsid w:val="00177A8F"/>
    <w:rPr>
      <w:rFonts w:ascii="Arial" w:hAnsi="Arial"/>
      <w:sz w:val="18"/>
      <w:lang w:val="en-GB" w:eastAsia="ja-JP"/>
    </w:rPr>
  </w:style>
  <w:style w:type="character" w:customStyle="1" w:styleId="TALCar">
    <w:name w:val="TAL Car"/>
    <w:qFormat/>
    <w:rsid w:val="00177A8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6"/>
    <w:rsid w:val="00177A8F"/>
    <w:pPr>
      <w:numPr>
        <w:numId w:val="13"/>
      </w:numPr>
    </w:pPr>
  </w:style>
  <w:style w:type="paragraph" w:customStyle="1" w:styleId="ListParagraph3">
    <w:name w:val="List Paragraph3"/>
    <w:basedOn w:val="a3"/>
    <w:qFormat/>
    <w:rsid w:val="00177A8F"/>
    <w:pPr>
      <w:spacing w:before="0" w:after="0"/>
      <w:ind w:left="720"/>
      <w:contextualSpacing/>
    </w:pPr>
    <w:rPr>
      <w:rFonts w:eastAsia="Times New Roman"/>
      <w:sz w:val="24"/>
      <w:szCs w:val="24"/>
      <w:lang w:val="en-US" w:eastAsia="zh-CN"/>
    </w:rPr>
  </w:style>
  <w:style w:type="paragraph" w:customStyle="1" w:styleId="ListParagraph2">
    <w:name w:val="List Paragraph2"/>
    <w:basedOn w:val="a3"/>
    <w:qFormat/>
    <w:rsid w:val="00177A8F"/>
    <w:pPr>
      <w:spacing w:before="0" w:after="0"/>
      <w:ind w:left="720"/>
      <w:contextualSpacing/>
    </w:pPr>
    <w:rPr>
      <w:rFonts w:eastAsia="Times New Roman"/>
      <w:sz w:val="24"/>
      <w:szCs w:val="24"/>
      <w:lang w:val="en-US" w:eastAsia="zh-CN"/>
    </w:rPr>
  </w:style>
  <w:style w:type="paragraph" w:styleId="afff2">
    <w:name w:val="Plain Text"/>
    <w:basedOn w:val="a3"/>
    <w:link w:val="afff3"/>
    <w:uiPriority w:val="99"/>
    <w:unhideWhenUsed/>
    <w:locked/>
    <w:rsid w:val="00177A8F"/>
    <w:pPr>
      <w:spacing w:before="0" w:after="0"/>
    </w:pPr>
    <w:rPr>
      <w:rFonts w:ascii="Arial" w:eastAsia="MS Gothic" w:hAnsi="Arial"/>
      <w:color w:val="000000"/>
      <w:lang w:val="x-none" w:eastAsia="en-US"/>
    </w:rPr>
  </w:style>
  <w:style w:type="character" w:customStyle="1" w:styleId="afff3">
    <w:name w:val="纯文本 字符"/>
    <w:basedOn w:val="a4"/>
    <w:link w:val="afff2"/>
    <w:uiPriority w:val="99"/>
    <w:rsid w:val="00177A8F"/>
    <w:rPr>
      <w:rFonts w:ascii="Arial" w:eastAsia="MS Gothic" w:hAnsi="Arial"/>
      <w:color w:val="000000"/>
      <w:lang w:val="x-none" w:eastAsia="en-US"/>
    </w:rPr>
  </w:style>
  <w:style w:type="paragraph" w:customStyle="1" w:styleId="ListParagraph5">
    <w:name w:val="List Paragraph5"/>
    <w:basedOn w:val="a3"/>
    <w:qFormat/>
    <w:rsid w:val="00177A8F"/>
    <w:pPr>
      <w:spacing w:before="0" w:after="0"/>
      <w:ind w:left="720"/>
      <w:contextualSpacing/>
    </w:pPr>
    <w:rPr>
      <w:rFonts w:eastAsia="Times New Roman"/>
      <w:sz w:val="24"/>
      <w:szCs w:val="24"/>
      <w:lang w:val="en-US" w:eastAsia="zh-CN"/>
    </w:rPr>
  </w:style>
  <w:style w:type="paragraph" w:customStyle="1" w:styleId="ListParagraph4">
    <w:name w:val="List Paragraph4"/>
    <w:basedOn w:val="a3"/>
    <w:qFormat/>
    <w:rsid w:val="00177A8F"/>
    <w:pPr>
      <w:spacing w:before="0" w:after="0"/>
      <w:ind w:left="720"/>
      <w:contextualSpacing/>
    </w:pPr>
    <w:rPr>
      <w:rFonts w:eastAsia="Times New Roman"/>
      <w:sz w:val="24"/>
      <w:szCs w:val="24"/>
      <w:lang w:val="en-US" w:eastAsia="zh-CN"/>
    </w:rPr>
  </w:style>
  <w:style w:type="character" w:styleId="afff4">
    <w:name w:val="Subtle Emphasis"/>
    <w:uiPriority w:val="19"/>
    <w:qFormat/>
    <w:rsid w:val="00177A8F"/>
    <w:rPr>
      <w:i/>
      <w:iCs/>
      <w:color w:val="404040"/>
    </w:rPr>
  </w:style>
  <w:style w:type="character" w:customStyle="1" w:styleId="5Char">
    <w:name w:val="标题 5 Char"/>
    <w:aliases w:val="H5 Char1"/>
    <w:rsid w:val="00177A8F"/>
    <w:rPr>
      <w:rFonts w:ascii="Arial" w:hAnsi="Arial"/>
    </w:rPr>
  </w:style>
  <w:style w:type="paragraph" w:customStyle="1" w:styleId="62">
    <w:name w:val="标题 62"/>
    <w:basedOn w:val="a3"/>
    <w:rsid w:val="00177A8F"/>
    <w:pPr>
      <w:tabs>
        <w:tab w:val="num" w:pos="1152"/>
      </w:tabs>
      <w:spacing w:before="0" w:after="0"/>
    </w:pPr>
    <w:rPr>
      <w:rFonts w:ascii="Times" w:eastAsia="MS PGothic" w:hAnsi="Times" w:cs="Times"/>
      <w:lang w:val="en-US"/>
    </w:rPr>
  </w:style>
  <w:style w:type="paragraph" w:customStyle="1" w:styleId="72">
    <w:name w:val="标题 72"/>
    <w:basedOn w:val="a3"/>
    <w:rsid w:val="00177A8F"/>
    <w:pPr>
      <w:tabs>
        <w:tab w:val="num" w:pos="1296"/>
      </w:tabs>
      <w:spacing w:before="0" w:after="0"/>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31"/>
    <w:rsid w:val="00177A8F"/>
    <w:pPr>
      <w:keepLines w:val="0"/>
      <w:numPr>
        <w:numId w:val="6"/>
      </w:numPr>
      <w:spacing w:before="240" w:after="60"/>
    </w:pPr>
    <w:rPr>
      <w:rFonts w:ascii="Arial" w:eastAsia="Batang" w:hAnsi="Arial"/>
      <w:bCs w:val="0"/>
      <w:sz w:val="20"/>
      <w:lang w:eastAsia="x-none"/>
    </w:rPr>
  </w:style>
  <w:style w:type="paragraph" w:customStyle="1" w:styleId="ListParagraph7">
    <w:name w:val="List Paragraph7"/>
    <w:basedOn w:val="a3"/>
    <w:qFormat/>
    <w:rsid w:val="00177A8F"/>
    <w:pPr>
      <w:spacing w:before="0" w:after="0"/>
      <w:ind w:left="720"/>
      <w:contextualSpacing/>
    </w:pPr>
    <w:rPr>
      <w:rFonts w:eastAsia="Times New Roman"/>
      <w:sz w:val="24"/>
      <w:szCs w:val="24"/>
      <w:lang w:val="en-US" w:eastAsia="zh-CN"/>
    </w:rPr>
  </w:style>
  <w:style w:type="paragraph" w:customStyle="1" w:styleId="ListParagraph6">
    <w:name w:val="List Paragraph6"/>
    <w:basedOn w:val="a3"/>
    <w:qFormat/>
    <w:rsid w:val="00177A8F"/>
    <w:pPr>
      <w:spacing w:before="0" w:after="0"/>
      <w:ind w:left="720"/>
      <w:contextualSpacing/>
    </w:pPr>
    <w:rPr>
      <w:rFonts w:eastAsia="Times New Roman"/>
      <w:sz w:val="24"/>
      <w:szCs w:val="24"/>
      <w:lang w:val="en-US" w:eastAsia="zh-CN"/>
    </w:rPr>
  </w:style>
  <w:style w:type="paragraph" w:customStyle="1" w:styleId="Proposal">
    <w:name w:val="Proposal"/>
    <w:basedOn w:val="a3"/>
    <w:link w:val="ProposalChar"/>
    <w:qFormat/>
    <w:rsid w:val="00177A8F"/>
    <w:pPr>
      <w:tabs>
        <w:tab w:val="left" w:pos="1701"/>
      </w:tabs>
      <w:overflowPunct w:val="0"/>
      <w:autoSpaceDE w:val="0"/>
      <w:autoSpaceDN w:val="0"/>
      <w:adjustRightInd w:val="0"/>
      <w:spacing w:before="0" w:after="120"/>
      <w:ind w:left="1701" w:hanging="1701"/>
      <w:jc w:val="both"/>
      <w:textAlignment w:val="baseline"/>
    </w:pPr>
    <w:rPr>
      <w:rFonts w:eastAsia="Times New Roman"/>
      <w:b/>
      <w:bCs/>
      <w:lang w:eastAsia="zh-CN"/>
    </w:rPr>
  </w:style>
  <w:style w:type="paragraph" w:customStyle="1" w:styleId="61">
    <w:name w:val="标题 61"/>
    <w:basedOn w:val="a3"/>
    <w:rsid w:val="00177A8F"/>
    <w:pPr>
      <w:tabs>
        <w:tab w:val="num" w:pos="1152"/>
      </w:tabs>
      <w:spacing w:before="0" w:after="0"/>
    </w:pPr>
    <w:rPr>
      <w:rFonts w:ascii="Times" w:eastAsia="MS PGothic" w:hAnsi="Times" w:cs="Times"/>
      <w:lang w:val="en-US"/>
    </w:rPr>
  </w:style>
  <w:style w:type="paragraph" w:customStyle="1" w:styleId="ListParagraph8">
    <w:name w:val="List Paragraph8"/>
    <w:basedOn w:val="a3"/>
    <w:qFormat/>
    <w:rsid w:val="00177A8F"/>
    <w:pPr>
      <w:spacing w:before="0" w:after="0"/>
      <w:ind w:left="720"/>
      <w:contextualSpacing/>
    </w:pPr>
    <w:rPr>
      <w:rFonts w:eastAsia="Times New Roman"/>
      <w:sz w:val="24"/>
      <w:szCs w:val="24"/>
      <w:lang w:val="en-US" w:eastAsia="zh-CN"/>
    </w:rPr>
  </w:style>
  <w:style w:type="paragraph" w:styleId="afff5">
    <w:name w:val="No Spacing"/>
    <w:uiPriority w:val="1"/>
    <w:qFormat/>
    <w:rsid w:val="00177A8F"/>
    <w:pPr>
      <w:spacing w:before="0" w:after="0"/>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1"/>
    <w:rsid w:val="00177A8F"/>
    <w:pPr>
      <w:keepNext w:val="0"/>
      <w:keepLines w:val="0"/>
      <w:widowControl w:val="0"/>
      <w:numPr>
        <w:numId w:val="10"/>
      </w:numPr>
      <w:pBdr>
        <w:top w:val="none" w:sz="0" w:space="0" w:color="auto"/>
      </w:pBdr>
      <w:spacing w:after="60"/>
    </w:pPr>
    <w:rPr>
      <w:rFonts w:ascii="Helvetica" w:eastAsia="Times New Roman" w:hAnsi="Helvetica"/>
      <w:sz w:val="28"/>
      <w:szCs w:val="20"/>
      <w:lang w:val="en-US" w:eastAsia="en-US"/>
    </w:rPr>
  </w:style>
  <w:style w:type="paragraph" w:customStyle="1" w:styleId="71">
    <w:name w:val="标题 71"/>
    <w:basedOn w:val="a3"/>
    <w:rsid w:val="00177A8F"/>
    <w:pPr>
      <w:tabs>
        <w:tab w:val="num" w:pos="1296"/>
      </w:tabs>
      <w:spacing w:before="0" w:after="0"/>
    </w:pPr>
    <w:rPr>
      <w:rFonts w:ascii="Times" w:eastAsia="MS PGothic" w:hAnsi="Times" w:cs="Times"/>
      <w:lang w:val="en-US"/>
    </w:rPr>
  </w:style>
  <w:style w:type="paragraph" w:customStyle="1" w:styleId="tac0">
    <w:name w:val="tac"/>
    <w:basedOn w:val="a3"/>
    <w:rsid w:val="00177A8F"/>
    <w:pPr>
      <w:keepNext/>
      <w:autoSpaceDE w:val="0"/>
      <w:autoSpaceDN w:val="0"/>
      <w:spacing w:before="0" w:after="0"/>
      <w:jc w:val="center"/>
    </w:pPr>
    <w:rPr>
      <w:rFonts w:ascii="Arial" w:hAnsi="Arial" w:cs="Arial"/>
      <w:sz w:val="18"/>
      <w:szCs w:val="18"/>
      <w:lang w:val="en-US" w:eastAsia="zh-CN"/>
    </w:rPr>
  </w:style>
  <w:style w:type="paragraph" w:customStyle="1" w:styleId="th0">
    <w:name w:val="th"/>
    <w:basedOn w:val="a3"/>
    <w:rsid w:val="00177A8F"/>
    <w:pPr>
      <w:keepNext/>
      <w:autoSpaceDE w:val="0"/>
      <w:autoSpaceDN w:val="0"/>
      <w:spacing w:before="60"/>
      <w:jc w:val="center"/>
    </w:pPr>
    <w:rPr>
      <w:rFonts w:ascii="Arial" w:hAnsi="Arial" w:cs="Arial"/>
      <w:b/>
      <w:bCs/>
      <w:lang w:val="en-US" w:eastAsia="zh-CN"/>
    </w:rPr>
  </w:style>
  <w:style w:type="paragraph" w:customStyle="1" w:styleId="tah0">
    <w:name w:val="tah"/>
    <w:basedOn w:val="a3"/>
    <w:rsid w:val="00177A8F"/>
    <w:pPr>
      <w:keepNext/>
      <w:autoSpaceDE w:val="0"/>
      <w:autoSpaceDN w:val="0"/>
      <w:spacing w:before="0" w:after="0"/>
      <w:jc w:val="center"/>
    </w:pPr>
    <w:rPr>
      <w:rFonts w:ascii="Arial" w:hAnsi="Arial" w:cs="Arial"/>
      <w:b/>
      <w:bCs/>
      <w:sz w:val="18"/>
      <w:szCs w:val="18"/>
      <w:lang w:val="en-US" w:eastAsia="zh-CN"/>
    </w:rPr>
  </w:style>
  <w:style w:type="paragraph" w:customStyle="1" w:styleId="IvDbodytext">
    <w:name w:val="IvD bodytext"/>
    <w:basedOn w:val="af4"/>
    <w:link w:val="IvDbodytextChar"/>
    <w:qFormat/>
    <w:rsid w:val="00177A8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77A8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77A8F"/>
    <w:pPr>
      <w:keepLines w:val="0"/>
      <w:numPr>
        <w:numId w:val="6"/>
      </w:numPr>
      <w:spacing w:before="240" w:after="60"/>
    </w:pPr>
    <w:rPr>
      <w:rFonts w:ascii="Arial" w:eastAsia="MS Mincho" w:hAnsi="Arial"/>
      <w:bCs w:val="0"/>
      <w:i/>
      <w:iCs/>
      <w:color w:val="000000"/>
      <w:sz w:val="20"/>
      <w:szCs w:val="26"/>
      <w:lang w:eastAsia="x-none"/>
    </w:rPr>
  </w:style>
  <w:style w:type="character" w:customStyle="1" w:styleId="130">
    <w:name w:val="表 (青) 13 (文字)"/>
    <w:link w:val="-1"/>
    <w:uiPriority w:val="34"/>
    <w:locked/>
    <w:rsid w:val="00177A8F"/>
    <w:rPr>
      <w:rFonts w:eastAsia="MS Gothic"/>
      <w:sz w:val="24"/>
      <w:szCs w:val="24"/>
      <w:lang w:val="en-GB" w:eastAsia="en-US"/>
    </w:rPr>
  </w:style>
  <w:style w:type="table" w:styleId="-1">
    <w:name w:val="Colorful List Accent 1"/>
    <w:basedOn w:val="a5"/>
    <w:link w:val="130"/>
    <w:uiPriority w:val="34"/>
    <w:rsid w:val="00177A8F"/>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link w:val="LGTdoc1Char"/>
    <w:rsid w:val="00177A8F"/>
    <w:pPr>
      <w:adjustRightInd w:val="0"/>
      <w:snapToGrid w:val="0"/>
      <w:spacing w:beforeLines="50" w:after="100" w:afterAutospacing="1"/>
      <w:jc w:val="both"/>
    </w:pPr>
    <w:rPr>
      <w:rFonts w:eastAsia="Batang"/>
      <w:b/>
      <w:snapToGrid w:val="0"/>
      <w:sz w:val="28"/>
      <w:lang w:eastAsia="ko-KR"/>
    </w:rPr>
  </w:style>
  <w:style w:type="paragraph" w:customStyle="1" w:styleId="heading3">
    <w:name w:val="heading3"/>
    <w:basedOn w:val="a3"/>
    <w:rsid w:val="00177A8F"/>
    <w:pPr>
      <w:keepNext/>
      <w:spacing w:before="240" w:after="60"/>
      <w:ind w:left="720" w:hanging="720"/>
    </w:pPr>
    <w:rPr>
      <w:rFonts w:ascii="Arial" w:eastAsia="MS PGothic" w:hAnsi="Arial" w:cs="Arial"/>
      <w:color w:val="000000"/>
      <w:lang w:val="en-US"/>
    </w:rPr>
  </w:style>
  <w:style w:type="paragraph" w:customStyle="1" w:styleId="heading4">
    <w:name w:val="heading4"/>
    <w:basedOn w:val="a3"/>
    <w:rsid w:val="00177A8F"/>
    <w:pPr>
      <w:keepNext/>
      <w:spacing w:before="240" w:after="60"/>
      <w:ind w:left="864" w:hanging="864"/>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rsid w:val="00177A8F"/>
    <w:pPr>
      <w:keepLines w:val="0"/>
      <w:spacing w:before="240" w:after="60"/>
      <w:ind w:left="1680" w:hanging="420"/>
    </w:pPr>
    <w:rPr>
      <w:rFonts w:ascii="Arial" w:hAnsi="Arial"/>
      <w:bCs w:val="0"/>
      <w:i/>
      <w:iCs/>
      <w:sz w:val="20"/>
      <w:szCs w:val="26"/>
      <w:lang w:eastAsia="x-none"/>
    </w:rPr>
  </w:style>
  <w:style w:type="paragraph" w:customStyle="1" w:styleId="4h4H4H41h41H42h42H43h43H411h411H421h421H44h">
    <w:name w:val="スタイル 見出し 4h4H4H41h41H42h42H43h43H411h411H421h421H44h..."/>
    <w:basedOn w:val="4"/>
    <w:rsid w:val="00177A8F"/>
    <w:pPr>
      <w:keepLines w:val="0"/>
      <w:numPr>
        <w:numId w:val="5"/>
      </w:numPr>
      <w:spacing w:before="240" w:after="60"/>
    </w:pPr>
    <w:rPr>
      <w:rFonts w:ascii="Arial" w:eastAsia="Batang" w:hAnsi="Arial"/>
      <w:bCs w:val="0"/>
      <w:i/>
      <w:iCs/>
      <w:sz w:val="20"/>
      <w:szCs w:val="26"/>
      <w:lang w:eastAsia="x-none"/>
    </w:rPr>
  </w:style>
  <w:style w:type="character" w:styleId="afff6">
    <w:name w:val="Mention"/>
    <w:uiPriority w:val="99"/>
    <w:semiHidden/>
    <w:unhideWhenUsed/>
    <w:rsid w:val="00177A8F"/>
    <w:rPr>
      <w:color w:val="2B579A"/>
      <w:shd w:val="clear" w:color="auto" w:fill="E6E6E6"/>
    </w:rPr>
  </w:style>
  <w:style w:type="paragraph" w:customStyle="1" w:styleId="xmsonormal">
    <w:name w:val="x_msonormal"/>
    <w:basedOn w:val="a3"/>
    <w:uiPriority w:val="99"/>
    <w:qFormat/>
    <w:rsid w:val="00177A8F"/>
    <w:pPr>
      <w:spacing w:before="0" w:after="0"/>
    </w:pPr>
    <w:rPr>
      <w:rFonts w:ascii="Calibri" w:eastAsia="Calibri" w:hAnsi="Calibri" w:cs="Calibri"/>
      <w:sz w:val="22"/>
      <w:szCs w:val="22"/>
      <w:lang w:val="en-US" w:eastAsia="en-US"/>
    </w:rPr>
  </w:style>
  <w:style w:type="character" w:customStyle="1" w:styleId="af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
    <w:uiPriority w:val="34"/>
    <w:locked/>
    <w:rsid w:val="00177A8F"/>
    <w:rPr>
      <w:rFonts w:ascii="Calibri" w:hAnsi="Calibri" w:cs="Calibri"/>
    </w:rPr>
  </w:style>
  <w:style w:type="character" w:customStyle="1" w:styleId="0MaintextChar">
    <w:name w:val="0 Main text Char"/>
    <w:link w:val="0Maintext"/>
    <w:locked/>
    <w:rsid w:val="00177A8F"/>
    <w:rPr>
      <w:rFonts w:ascii="Malgun Gothic" w:eastAsia="Malgun Gothic" w:hAnsi="Malgun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7A8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77A8F"/>
    <w:rPr>
      <w:rFonts w:ascii="Arial" w:hAnsi="Arial"/>
      <w:b/>
      <w:i/>
      <w:szCs w:val="26"/>
      <w:lang w:val="en-GB" w:eastAsia="x-none"/>
    </w:rPr>
  </w:style>
  <w:style w:type="paragraph" w:styleId="28">
    <w:name w:val="Body Text 2"/>
    <w:basedOn w:val="a3"/>
    <w:link w:val="29"/>
    <w:locked/>
    <w:rsid w:val="00177A8F"/>
    <w:pPr>
      <w:spacing w:before="0" w:after="120" w:line="480" w:lineRule="auto"/>
    </w:pPr>
    <w:rPr>
      <w:rFonts w:ascii="Times" w:eastAsia="Batang" w:hAnsi="Times"/>
      <w:szCs w:val="24"/>
      <w:lang w:eastAsia="en-US"/>
    </w:rPr>
  </w:style>
  <w:style w:type="character" w:customStyle="1" w:styleId="29">
    <w:name w:val="正文文本 2 字符"/>
    <w:basedOn w:val="a4"/>
    <w:link w:val="28"/>
    <w:rsid w:val="00177A8F"/>
    <w:rPr>
      <w:rFonts w:ascii="Times" w:eastAsia="Batang" w:hAnsi="Times"/>
      <w:szCs w:val="24"/>
      <w:lang w:val="en-GB" w:eastAsia="en-US"/>
    </w:rPr>
  </w:style>
  <w:style w:type="paragraph" w:customStyle="1" w:styleId="Paragraph">
    <w:name w:val="Paragraph"/>
    <w:basedOn w:val="a3"/>
    <w:link w:val="ParagraphChar"/>
    <w:qFormat/>
    <w:rsid w:val="00177A8F"/>
    <w:pPr>
      <w:spacing w:before="220" w:after="0"/>
    </w:pPr>
    <w:rPr>
      <w:sz w:val="22"/>
      <w:lang w:eastAsia="en-US"/>
    </w:rPr>
  </w:style>
  <w:style w:type="character" w:customStyle="1" w:styleId="ParagraphChar">
    <w:name w:val="Paragraph Char"/>
    <w:link w:val="Paragraph"/>
    <w:locked/>
    <w:rsid w:val="00177A8F"/>
    <w:rPr>
      <w:rFonts w:ascii="Times New Roman" w:hAnsi="Times New Roman"/>
      <w:sz w:val="22"/>
      <w:lang w:val="en-GB" w:eastAsia="en-US"/>
    </w:rPr>
  </w:style>
  <w:style w:type="character" w:customStyle="1" w:styleId="ColorfulList-Accent1Char">
    <w:name w:val="Colorful List - Accent 1 Char"/>
    <w:uiPriority w:val="34"/>
    <w:locked/>
    <w:rsid w:val="00177A8F"/>
    <w:rPr>
      <w:rFonts w:eastAsia="MS Gothic"/>
      <w:sz w:val="24"/>
      <w:szCs w:val="24"/>
      <w:lang w:eastAsia="en-US"/>
    </w:rPr>
  </w:style>
  <w:style w:type="paragraph" w:customStyle="1" w:styleId="maintext">
    <w:name w:val="main text"/>
    <w:basedOn w:val="a3"/>
    <w:link w:val="maintextChar"/>
    <w:qFormat/>
    <w:rsid w:val="00177A8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77A8F"/>
    <w:rPr>
      <w:rFonts w:ascii="Times New Roman" w:eastAsia="Malgun Gothic" w:hAnsi="Times New Roman"/>
      <w:lang w:val="en-GB" w:eastAsia="ko-KR"/>
    </w:rPr>
  </w:style>
  <w:style w:type="table" w:styleId="4-5">
    <w:name w:val="Grid Table 4 Accent 5"/>
    <w:basedOn w:val="a5"/>
    <w:uiPriority w:val="49"/>
    <w:rsid w:val="00177A8F"/>
    <w:pPr>
      <w:spacing w:before="0" w:after="0"/>
      <w:ind w:left="0" w:firstLine="0"/>
    </w:pPr>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77A8F"/>
    <w:rPr>
      <w:color w:val="000000"/>
    </w:rPr>
  </w:style>
  <w:style w:type="numbering" w:customStyle="1" w:styleId="StyleBulletedSymbolsymbolLeft025Hanging025">
    <w:name w:val="Style Bulleted Symbol (symbol) Left:  0.25&quot; Hanging:  0.25&quot;"/>
    <w:basedOn w:val="a6"/>
    <w:rsid w:val="00177A8F"/>
    <w:pPr>
      <w:numPr>
        <w:numId w:val="11"/>
      </w:numPr>
    </w:pPr>
  </w:style>
  <w:style w:type="numbering" w:customStyle="1" w:styleId="StyleBulletedSymbolsymbolLeft025Hanging0251">
    <w:name w:val="Style Bulleted Symbol (symbol) Left:  0.25&quot; Hanging:  0.25&quot;1"/>
    <w:basedOn w:val="a6"/>
    <w:rsid w:val="00177A8F"/>
    <w:pPr>
      <w:numPr>
        <w:numId w:val="12"/>
      </w:numPr>
    </w:pPr>
  </w:style>
  <w:style w:type="paragraph" w:customStyle="1" w:styleId="0Maintext">
    <w:name w:val="0 Main text"/>
    <w:basedOn w:val="a3"/>
    <w:link w:val="0MaintextChar"/>
    <w:qFormat/>
    <w:rsid w:val="00177A8F"/>
    <w:pPr>
      <w:spacing w:before="0" w:after="100" w:afterAutospacing="1" w:line="288" w:lineRule="auto"/>
      <w:ind w:firstLine="360"/>
      <w:jc w:val="both"/>
    </w:pPr>
    <w:rPr>
      <w:rFonts w:ascii="Malgun Gothic" w:eastAsia="Malgun Gothic" w:hAnsi="Malgun Gothic"/>
      <w:lang w:val="en-US" w:eastAsia="zh-CN"/>
    </w:rPr>
  </w:style>
  <w:style w:type="character" w:customStyle="1" w:styleId="msoins0">
    <w:name w:val="msoins"/>
    <w:basedOn w:val="a4"/>
    <w:rsid w:val="00177A8F"/>
  </w:style>
  <w:style w:type="character" w:customStyle="1" w:styleId="msodel0">
    <w:name w:val="msodel"/>
    <w:basedOn w:val="a4"/>
    <w:rsid w:val="00177A8F"/>
  </w:style>
  <w:style w:type="character" w:customStyle="1" w:styleId="afff8">
    <w:name w:val="列  出  段  落   字  符"/>
    <w:aliases w:val="リ  ス  ト  段  落   字  符,列  表  段  落  11 字  符"/>
    <w:link w:val="afff9"/>
    <w:uiPriority w:val="34"/>
    <w:locked/>
    <w:rsid w:val="00177A8F"/>
    <w:rPr>
      <w:rFonts w:ascii="Calibri" w:hAnsi="Calibri" w:cs="Calibri"/>
    </w:rPr>
  </w:style>
  <w:style w:type="paragraph" w:customStyle="1" w:styleId="afff9">
    <w:name w:val="列  出  段  落"/>
    <w:aliases w:val="リ  ス  ト  段  落,列  表  段  落  11"/>
    <w:basedOn w:val="a3"/>
    <w:link w:val="afff8"/>
    <w:uiPriority w:val="34"/>
    <w:rsid w:val="00177A8F"/>
    <w:pPr>
      <w:spacing w:before="0" w:after="0"/>
      <w:ind w:firstLine="420"/>
    </w:pPr>
    <w:rPr>
      <w:rFonts w:ascii="Calibri" w:hAnsi="Calibri" w:cs="Calibri"/>
      <w:lang w:val="en-US" w:eastAsia="zh-CN"/>
    </w:rPr>
  </w:style>
  <w:style w:type="paragraph" w:customStyle="1" w:styleId="18">
    <w:name w:val="?  ?   ?  ? 1"/>
    <w:aliases w:val="- Bullets1,Lista11,?? ??1,?????1,????1,列  出  段  落  11,中  等  深  浅 网 格   1 - 着  色   211,?  ?  ?  ?  ì¬ o   1   È ?  Î Â ä1,Á D  3  ö ?  Î Â ä1,列  表  段  落  12,—ñ  o’i—Ž1,ê 1   È ?  Î Â ä1,1st level - Bullet List Paragraph1,Lettre d'introduct"/>
    <w:basedOn w:val="a3"/>
    <w:uiPriority w:val="34"/>
    <w:rsid w:val="00177A8F"/>
    <w:pPr>
      <w:wordWrap w:val="0"/>
      <w:autoSpaceDE w:val="0"/>
      <w:autoSpaceDN w:val="0"/>
      <w:spacing w:after="360" w:line="264" w:lineRule="auto"/>
      <w:ind w:leftChars="400" w:left="800" w:firstLine="425"/>
      <w:jc w:val="both"/>
    </w:pPr>
    <w:rPr>
      <w:rFonts w:ascii="? ?  ? ?" w:eastAsia="Calibri" w:hAnsi="? ?  ? ?" w:cs="Calibri"/>
      <w:lang w:val="en-US"/>
    </w:rPr>
  </w:style>
  <w:style w:type="paragraph" w:customStyle="1" w:styleId="msonormal0">
    <w:name w:val="msonormal"/>
    <w:basedOn w:val="a3"/>
    <w:uiPriority w:val="99"/>
    <w:rsid w:val="00177A8F"/>
    <w:pPr>
      <w:spacing w:before="100" w:beforeAutospacing="1" w:after="100" w:afterAutospacing="1"/>
    </w:pPr>
    <w:rPr>
      <w:rFonts w:eastAsia="Times New Roman"/>
      <w:sz w:val="24"/>
      <w:szCs w:val="24"/>
      <w:lang w:val="en-US" w:eastAsia="en-US"/>
    </w:rPr>
  </w:style>
  <w:style w:type="character" w:customStyle="1" w:styleId="afffa">
    <w:name w:val="?  ?  ?  ?   ?  ?"/>
    <w:aliases w:val="?  ?  ?  ?  ?   ?  ?,?  ?  ?  ?  11 ?  ?"/>
    <w:link w:val="afffb"/>
    <w:uiPriority w:val="34"/>
    <w:locked/>
    <w:rsid w:val="00177A8F"/>
    <w:rPr>
      <w:rFonts w:ascii="Calibri" w:hAnsi="Calibri" w:cs="Calibri"/>
    </w:rPr>
  </w:style>
  <w:style w:type="paragraph" w:customStyle="1" w:styleId="afffb">
    <w:name w:val="?  ?  ?  ?"/>
    <w:aliases w:val="?  ?  ?  ?  ?,?  ?  ?  ?  11"/>
    <w:basedOn w:val="a3"/>
    <w:link w:val="afffa"/>
    <w:uiPriority w:val="34"/>
    <w:rsid w:val="00177A8F"/>
    <w:pPr>
      <w:wordWrap w:val="0"/>
      <w:autoSpaceDE w:val="0"/>
      <w:autoSpaceDN w:val="0"/>
      <w:spacing w:after="360" w:line="264" w:lineRule="auto"/>
      <w:ind w:leftChars="400" w:left="800" w:firstLine="425"/>
      <w:jc w:val="both"/>
    </w:pPr>
    <w:rPr>
      <w:rFonts w:ascii="Calibri" w:hAnsi="Calibri" w:cs="Calibri"/>
      <w:lang w:val="en-US" w:eastAsia="zh-CN"/>
    </w:rPr>
  </w:style>
  <w:style w:type="paragraph" w:customStyle="1" w:styleId="Agreement0">
    <w:name w:val="Agreement"/>
    <w:basedOn w:val="a3"/>
    <w:next w:val="Doc-text2"/>
    <w:qFormat/>
    <w:rsid w:val="00E46215"/>
    <w:pPr>
      <w:numPr>
        <w:numId w:val="14"/>
      </w:numPr>
      <w:spacing w:before="60" w:after="0"/>
    </w:pPr>
    <w:rPr>
      <w:rFonts w:ascii="Arial" w:eastAsia="MS Mincho" w:hAnsi="Arial"/>
      <w:b/>
      <w:szCs w:val="24"/>
      <w:lang w:eastAsia="en-GB"/>
    </w:rPr>
  </w:style>
  <w:style w:type="paragraph" w:customStyle="1" w:styleId="DocHead">
    <w:name w:val="DocHead"/>
    <w:basedOn w:val="a3"/>
    <w:next w:val="a3"/>
    <w:rsid w:val="00CB2233"/>
    <w:pPr>
      <w:spacing w:before="0" w:after="0"/>
      <w:ind w:left="1418" w:hanging="1418"/>
    </w:pPr>
    <w:rPr>
      <w:rFonts w:eastAsia="Times New Roman"/>
      <w:b/>
      <w:bCs/>
      <w:sz w:val="24"/>
      <w:lang w:val="en-AU" w:eastAsia="en-US"/>
    </w:rPr>
  </w:style>
  <w:style w:type="paragraph" w:customStyle="1" w:styleId="Bulleted">
    <w:name w:val="Bulleted"/>
    <w:aliases w:val="Symbol (symbol),Left:  0,25&quot;,Hanging:  0"/>
    <w:basedOn w:val="a3"/>
    <w:rsid w:val="00CB2233"/>
    <w:pPr>
      <w:numPr>
        <w:ilvl w:val="2"/>
        <w:numId w:val="16"/>
      </w:numPr>
      <w:spacing w:before="0"/>
    </w:pPr>
    <w:rPr>
      <w:rFonts w:ascii="Arial" w:eastAsia="Batang" w:hAnsi="Arial"/>
      <w:szCs w:val="24"/>
      <w:lang w:eastAsia="en-US"/>
    </w:rPr>
  </w:style>
  <w:style w:type="paragraph" w:customStyle="1" w:styleId="CRCoverPage">
    <w:name w:val="CR Cover Page"/>
    <w:link w:val="CRCoverPageChar"/>
    <w:qFormat/>
    <w:rsid w:val="00CB2233"/>
    <w:pPr>
      <w:spacing w:before="0" w:after="120"/>
      <w:ind w:left="0" w:firstLine="0"/>
    </w:pPr>
    <w:rPr>
      <w:rFonts w:ascii="Arial" w:eastAsia="Malgun Gothic" w:hAnsi="Arial"/>
      <w:lang w:val="en-GB" w:eastAsia="en-US"/>
    </w:rPr>
  </w:style>
  <w:style w:type="character" w:customStyle="1" w:styleId="CRCoverPageChar">
    <w:name w:val="CR Cover Page Char"/>
    <w:link w:val="CRCoverPage"/>
    <w:rsid w:val="00CB2233"/>
    <w:rPr>
      <w:rFonts w:ascii="Arial" w:eastAsia="Malgun Gothic" w:hAnsi="Arial"/>
      <w:lang w:val="en-GB" w:eastAsia="en-US"/>
    </w:rPr>
  </w:style>
  <w:style w:type="character" w:customStyle="1" w:styleId="afffc">
    <w:name w:val="スタイル 標準 +"/>
    <w:rsid w:val="00CB2233"/>
    <w:rPr>
      <w:rFonts w:ascii="Times New Roman" w:eastAsia="MS Gothic" w:hAnsi="Times New Roman"/>
      <w:color w:val="auto"/>
      <w:kern w:val="0"/>
      <w:sz w:val="20"/>
      <w:u w:val="none"/>
    </w:rPr>
  </w:style>
  <w:style w:type="paragraph" w:customStyle="1" w:styleId="bullet">
    <w:name w:val="bullet"/>
    <w:basedOn w:val="a3"/>
    <w:link w:val="bullet1"/>
    <w:qFormat/>
    <w:rsid w:val="00CB2233"/>
    <w:pPr>
      <w:numPr>
        <w:numId w:val="17"/>
      </w:numPr>
      <w:snapToGrid w:val="0"/>
      <w:spacing w:before="0" w:after="100" w:afterAutospacing="1"/>
      <w:jc w:val="both"/>
    </w:pPr>
    <w:rPr>
      <w:rFonts w:eastAsia="MS Gothic"/>
      <w:sz w:val="24"/>
      <w:lang w:val="x-none" w:eastAsia="x-none"/>
    </w:rPr>
  </w:style>
  <w:style w:type="character" w:customStyle="1" w:styleId="bullet1">
    <w:name w:val="bullet (文字)"/>
    <w:link w:val="bullet"/>
    <w:rsid w:val="00CB2233"/>
    <w:rPr>
      <w:rFonts w:ascii="Times New Roman" w:eastAsia="MS Gothic" w:hAnsi="Times New Roman"/>
      <w:sz w:val="24"/>
      <w:lang w:val="x-none" w:eastAsia="x-none"/>
    </w:rPr>
  </w:style>
  <w:style w:type="paragraph" w:customStyle="1" w:styleId="Char">
    <w:name w:val="Char"/>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atementHeading">
    <w:name w:val="Statement Heading"/>
    <w:basedOn w:val="a3"/>
    <w:next w:val="StatementBody"/>
    <w:uiPriority w:val="99"/>
    <w:qFormat/>
    <w:rsid w:val="00CB2233"/>
    <w:pPr>
      <w:keepNext/>
      <w:spacing w:before="100" w:beforeAutospacing="1" w:after="0"/>
      <w:ind w:left="601" w:hanging="601"/>
    </w:pPr>
    <w:rPr>
      <w:rFonts w:eastAsia="Batang"/>
      <w:b/>
      <w:i/>
      <w:sz w:val="22"/>
      <w:szCs w:val="24"/>
      <w:lang w:val="en-US" w:eastAsia="ko-KR"/>
    </w:rPr>
  </w:style>
  <w:style w:type="paragraph" w:customStyle="1" w:styleId="2222">
    <w:name w:val="스타일 스타일 스타일 스타일 양쪽 첫 줄:  2 글자 + 첫 줄:  2 글자 + 첫 줄:  2 글자 + 첫 줄:  2..."/>
    <w:basedOn w:val="a3"/>
    <w:link w:val="2222Char"/>
    <w:rsid w:val="00CB2233"/>
    <w:pPr>
      <w:spacing w:before="0"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3"/>
    <w:rsid w:val="00CB2233"/>
    <w:pPr>
      <w:widowControl w:val="0"/>
      <w:autoSpaceDE w:val="0"/>
      <w:autoSpaceDN w:val="0"/>
      <w:adjustRightInd w:val="0"/>
      <w:snapToGrid w:val="0"/>
      <w:spacing w:afterLines="50" w:after="50"/>
      <w:jc w:val="both"/>
    </w:pPr>
    <w:rPr>
      <w:kern w:val="2"/>
      <w:sz w:val="22"/>
      <w:szCs w:val="22"/>
      <w:lang w:eastAsia="ko-KR"/>
    </w:rPr>
  </w:style>
  <w:style w:type="paragraph" w:customStyle="1" w:styleId="section1">
    <w:name w:val="section1"/>
    <w:basedOn w:val="a3"/>
    <w:rsid w:val="00CB2233"/>
    <w:pPr>
      <w:spacing w:before="100" w:beforeAutospacing="1" w:after="100" w:afterAutospacing="1"/>
    </w:pPr>
    <w:rPr>
      <w:rFonts w:eastAsia="Batang"/>
      <w:sz w:val="24"/>
      <w:szCs w:val="24"/>
    </w:rPr>
  </w:style>
  <w:style w:type="paragraph" w:customStyle="1" w:styleId="enumlev1">
    <w:name w:val="enumlev1"/>
    <w:basedOn w:val="a3"/>
    <w:link w:val="enumlev1Char"/>
    <w:rsid w:val="00CB2233"/>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afffd">
    <w:name w:val="본문글"/>
    <w:basedOn w:val="a3"/>
    <w:qFormat/>
    <w:rsid w:val="00CB2233"/>
    <w:pPr>
      <w:widowControl w:val="0"/>
      <w:spacing w:before="0" w:line="240" w:lineRule="exact"/>
      <w:jc w:val="both"/>
    </w:pPr>
    <w:rPr>
      <w:rFonts w:ascii="Arial" w:eastAsia="Malgun Gothic" w:hAnsi="Arial" w:cs="Batang"/>
      <w:color w:val="000000"/>
      <w:lang w:val="en-US" w:eastAsia="ko-KR"/>
    </w:rPr>
  </w:style>
  <w:style w:type="paragraph" w:customStyle="1" w:styleId="00BodyText">
    <w:name w:val="00 BodyText"/>
    <w:basedOn w:val="a3"/>
    <w:rsid w:val="00CB2233"/>
    <w:pPr>
      <w:spacing w:before="0" w:after="220"/>
    </w:pPr>
    <w:rPr>
      <w:rFonts w:ascii="Arial" w:eastAsia="Times New Roman" w:hAnsi="Arial"/>
      <w:sz w:val="22"/>
      <w:lang w:val="en-US" w:eastAsia="en-US"/>
    </w:rPr>
  </w:style>
  <w:style w:type="character" w:customStyle="1" w:styleId="apple-style-span">
    <w:name w:val="apple-style-span"/>
    <w:basedOn w:val="a4"/>
    <w:rsid w:val="00CB2233"/>
  </w:style>
  <w:style w:type="paragraph" w:customStyle="1" w:styleId="3GPPHeading1">
    <w:name w:val="3GPP Heading 1"/>
    <w:basedOn w:val="11"/>
    <w:link w:val="3GPPHeading1Char"/>
    <w:qFormat/>
    <w:rsid w:val="00CB2233"/>
  </w:style>
  <w:style w:type="character" w:customStyle="1" w:styleId="3GPPHeading1Char">
    <w:name w:val="3GPP Heading 1 Char"/>
    <w:link w:val="3GPPHeading1"/>
    <w:rsid w:val="00CB2233"/>
    <w:rPr>
      <w:rFonts w:ascii="Cambria" w:hAnsi="Cambria"/>
      <w:b/>
      <w:bCs/>
      <w:kern w:val="32"/>
      <w:sz w:val="32"/>
      <w:szCs w:val="32"/>
      <w:lang w:val="en-GB" w:eastAsia="ja-JP"/>
    </w:rPr>
  </w:style>
  <w:style w:type="paragraph" w:customStyle="1" w:styleId="CharCharCharCharCharChar">
    <w:name w:val="Char Char Char Char Char Char"/>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solistparagraph0">
    <w:name w:val="msolistparagraph"/>
    <w:basedOn w:val="a3"/>
    <w:rsid w:val="00CB2233"/>
    <w:pPr>
      <w:spacing w:before="0" w:after="0"/>
      <w:ind w:left="720"/>
      <w:jc w:val="both"/>
    </w:pPr>
    <w:rPr>
      <w:rFonts w:ascii="Calibri" w:eastAsia="Batang" w:hAnsi="Calibri"/>
      <w:sz w:val="21"/>
      <w:szCs w:val="21"/>
    </w:rPr>
  </w:style>
  <w:style w:type="character" w:customStyle="1" w:styleId="CRCoverPageZchn">
    <w:name w:val="CR Cover Page Zchn"/>
    <w:locked/>
    <w:rsid w:val="00CB2233"/>
    <w:rPr>
      <w:rFonts w:ascii="Arial" w:eastAsia="宋体" w:hAnsi="Arial"/>
      <w:lang w:val="en-GB" w:eastAsia="en-US" w:bidi="ar-SA"/>
    </w:rPr>
  </w:style>
  <w:style w:type="paragraph" w:customStyle="1" w:styleId="IEEEParagraph">
    <w:name w:val="IEEE Paragraph"/>
    <w:basedOn w:val="a3"/>
    <w:link w:val="IEEEParagraphChar"/>
    <w:rsid w:val="00CB2233"/>
    <w:pPr>
      <w:adjustRightInd w:val="0"/>
      <w:snapToGrid w:val="0"/>
      <w:spacing w:before="0"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CB2233"/>
    <w:rPr>
      <w:rFonts w:ascii="Arial" w:hAnsi="Arial" w:cs="Arial"/>
      <w:color w:val="0000FF"/>
      <w:kern w:val="2"/>
      <w:szCs w:val="24"/>
      <w:lang w:val="en-AU"/>
    </w:rPr>
  </w:style>
  <w:style w:type="numbering" w:customStyle="1" w:styleId="1">
    <w:name w:val="現在のリスト1"/>
    <w:rsid w:val="00CB2233"/>
    <w:pPr>
      <w:numPr>
        <w:numId w:val="20"/>
      </w:numPr>
    </w:pPr>
  </w:style>
  <w:style w:type="numbering" w:customStyle="1" w:styleId="2">
    <w:name w:val="現在のリスト2"/>
    <w:rsid w:val="00CB2233"/>
    <w:pPr>
      <w:numPr>
        <w:numId w:val="21"/>
      </w:numPr>
    </w:pPr>
  </w:style>
  <w:style w:type="numbering" w:styleId="a1">
    <w:name w:val="Outline List 3"/>
    <w:basedOn w:val="a6"/>
    <w:locked/>
    <w:rsid w:val="00CB2233"/>
    <w:pPr>
      <w:numPr>
        <w:numId w:val="22"/>
      </w:numPr>
    </w:pPr>
  </w:style>
  <w:style w:type="numbering" w:customStyle="1" w:styleId="30">
    <w:name w:val="現在のリスト3"/>
    <w:rsid w:val="00CB2233"/>
    <w:pPr>
      <w:numPr>
        <w:numId w:val="23"/>
      </w:numPr>
    </w:pPr>
  </w:style>
  <w:style w:type="numbering" w:customStyle="1" w:styleId="10">
    <w:name w:val="スタイル1"/>
    <w:rsid w:val="00CB2233"/>
    <w:pPr>
      <w:numPr>
        <w:numId w:val="24"/>
      </w:numPr>
    </w:pPr>
  </w:style>
  <w:style w:type="numbering" w:styleId="111111">
    <w:name w:val="Outline List 2"/>
    <w:basedOn w:val="a6"/>
    <w:locked/>
    <w:rsid w:val="00CB2233"/>
    <w:pPr>
      <w:numPr>
        <w:numId w:val="25"/>
      </w:numPr>
    </w:p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4"/>
    <w:uiPriority w:val="9"/>
    <w:rsid w:val="00CB2233"/>
    <w:rPr>
      <w:rFonts w:ascii="Arial" w:hAnsi="Arial" w:cs="Arial"/>
      <w:b/>
      <w:bCs/>
      <w:i/>
      <w:szCs w:val="26"/>
      <w:lang w:eastAsia="en-US"/>
    </w:rPr>
  </w:style>
  <w:style w:type="character" w:customStyle="1" w:styleId="NOChar">
    <w:name w:val="NO Char"/>
    <w:link w:val="NO"/>
    <w:locked/>
    <w:rsid w:val="00CB2233"/>
    <w:rPr>
      <w:rFonts w:ascii="Times New Roman" w:hAnsi="Times New Roman"/>
      <w:lang w:val="en-GB" w:eastAsia="ja-JP"/>
    </w:rPr>
  </w:style>
  <w:style w:type="paragraph" w:customStyle="1" w:styleId="CharChar1CharCharCharCharCharCharCharCharCharCharCharCharCharCharChar1">
    <w:name w:val="Char Char1 Char Char Char Char Char Char Char Char Char Char Char Char Char Char Char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rsid w:val="00CB2233"/>
    <w:rPr>
      <w:color w:val="000000"/>
      <w:lang w:eastAsia="ja-JP"/>
    </w:rPr>
  </w:style>
  <w:style w:type="paragraph" w:customStyle="1" w:styleId="07cm12pt12">
    <w:name w:val="스타일 첫 줄:  0.7 cm 앞: 12 pt 줄 간격: 배수 1.2 줄"/>
    <w:basedOn w:val="a3"/>
    <w:rsid w:val="00CB2233"/>
    <w:pPr>
      <w:spacing w:before="240" w:after="120" w:line="288" w:lineRule="auto"/>
      <w:ind w:firstLine="397"/>
      <w:jc w:val="both"/>
    </w:pPr>
    <w:rPr>
      <w:rFonts w:ascii="Times" w:eastAsia="Batang" w:hAnsi="Times" w:cs="Batang"/>
      <w:lang w:eastAsia="en-US"/>
    </w:rPr>
  </w:style>
  <w:style w:type="paragraph" w:customStyle="1" w:styleId="CharCharCharCharCharChar2">
    <w:name w:val="Char Char Char Char Char Char2"/>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semiHidden/>
    <w:locked/>
    <w:rsid w:val="00CB2233"/>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4"/>
    <w:uiPriority w:val="9"/>
    <w:rsid w:val="00CB2233"/>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CB2233"/>
    <w:rPr>
      <w:rFonts w:ascii="Arial" w:eastAsia="MS Gothic" w:hAnsi="Arial"/>
      <w:kern w:val="28"/>
      <w:sz w:val="28"/>
      <w:lang w:eastAsia="ja-JP"/>
    </w:rPr>
  </w:style>
  <w:style w:type="paragraph" w:customStyle="1" w:styleId="Text">
    <w:name w:val="Text"/>
    <w:basedOn w:val="a3"/>
    <w:link w:val="TextChar"/>
    <w:qFormat/>
    <w:rsid w:val="00CB2233"/>
    <w:pPr>
      <w:spacing w:before="0" w:after="0"/>
    </w:pPr>
    <w:rPr>
      <w:rFonts w:ascii="Times" w:eastAsia="Batang" w:hAnsi="Times"/>
      <w:szCs w:val="24"/>
      <w:lang w:eastAsia="en-GB"/>
    </w:rPr>
  </w:style>
  <w:style w:type="character" w:customStyle="1" w:styleId="TextChar">
    <w:name w:val="Text Char"/>
    <w:link w:val="Text"/>
    <w:rsid w:val="00CB2233"/>
    <w:rPr>
      <w:rFonts w:ascii="Times" w:eastAsia="Batang" w:hAnsi="Times"/>
      <w:szCs w:val="24"/>
      <w:lang w:val="en-GB" w:eastAsia="en-GB"/>
    </w:rPr>
  </w:style>
  <w:style w:type="paragraph" w:customStyle="1" w:styleId="2a">
    <w:name w:val="我的正文首行2缩进"/>
    <w:basedOn w:val="a3"/>
    <w:rsid w:val="00CB2233"/>
    <w:pPr>
      <w:widowControl w:val="0"/>
      <w:snapToGrid w:val="0"/>
      <w:spacing w:before="0" w:after="0"/>
      <w:ind w:firstLine="420"/>
      <w:jc w:val="both"/>
    </w:pPr>
    <w:rPr>
      <w:rFonts w:cs="宋体"/>
      <w:sz w:val="21"/>
      <w:lang w:val="en-US" w:eastAsia="zh-CN"/>
    </w:rPr>
  </w:style>
  <w:style w:type="character" w:customStyle="1" w:styleId="im-content1">
    <w:name w:val="im-content1"/>
    <w:basedOn w:val="a4"/>
    <w:rsid w:val="00CB2233"/>
    <w:rPr>
      <w:color w:val="333333"/>
    </w:rPr>
  </w:style>
  <w:style w:type="paragraph" w:customStyle="1" w:styleId="Standard">
    <w:name w:val="Standard"/>
    <w:rsid w:val="00CB2233"/>
    <w:pPr>
      <w:widowControl w:val="0"/>
      <w:suppressAutoHyphens/>
      <w:spacing w:before="0" w:after="120"/>
      <w:ind w:left="0" w:firstLine="0"/>
      <w:textAlignment w:val="baseline"/>
    </w:pPr>
    <w:rPr>
      <w:rFonts w:ascii="Times New Roman" w:eastAsia="Times" w:hAnsi="Times New Roman" w:cs="Times"/>
      <w:kern w:val="1"/>
      <w:sz w:val="22"/>
    </w:rPr>
  </w:style>
  <w:style w:type="paragraph" w:customStyle="1" w:styleId="enumlev2">
    <w:name w:val="enumlev2"/>
    <w:basedOn w:val="enumlev1"/>
    <w:rsid w:val="00CB223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CB2233"/>
    <w:rPr>
      <w:rFonts w:ascii="Times New Roman" w:eastAsia="Times New Roman" w:hAnsi="Times New Roman"/>
      <w:sz w:val="24"/>
      <w:lang w:val="en-GB" w:eastAsia="en-US"/>
    </w:rPr>
  </w:style>
  <w:style w:type="paragraph" w:customStyle="1" w:styleId="afffe">
    <w:name w:val="样式 (中文) 宋体 两端对齐"/>
    <w:basedOn w:val="a3"/>
    <w:rsid w:val="00CB2233"/>
    <w:pPr>
      <w:overflowPunct w:val="0"/>
      <w:autoSpaceDE w:val="0"/>
      <w:autoSpaceDN w:val="0"/>
      <w:adjustRightInd w:val="0"/>
      <w:spacing w:before="0"/>
      <w:jc w:val="both"/>
      <w:textAlignment w:val="baseline"/>
    </w:pPr>
    <w:rPr>
      <w:rFonts w:cs="宋体"/>
      <w:lang w:eastAsia="en-GB"/>
    </w:rPr>
  </w:style>
  <w:style w:type="paragraph" w:customStyle="1" w:styleId="Normal1">
    <w:name w:val="Normal1"/>
    <w:qFormat/>
    <w:rsid w:val="00CB2233"/>
    <w:pPr>
      <w:spacing w:before="0" w:after="200" w:line="276" w:lineRule="auto"/>
      <w:ind w:left="0" w:firstLine="0"/>
    </w:pPr>
    <w:rPr>
      <w:rFonts w:ascii="Times New Roman" w:eastAsia="Times New Rom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Header">
    <w:name w:val="3GPP_Header"/>
    <w:basedOn w:val="a3"/>
    <w:uiPriority w:val="99"/>
    <w:qFormat/>
    <w:rsid w:val="00CB2233"/>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sz w:val="24"/>
      <w:lang w:eastAsia="zh-CN"/>
    </w:rPr>
  </w:style>
  <w:style w:type="paragraph" w:customStyle="1" w:styleId="CharChar1CharCharCharCharCharCharCharCharCharCharCharCharCharCharChar32">
    <w:name w:val="Char Char1 Char Char Char Char Char Char Char Char Char Char Char Char Char Char Char3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rsid w:val="00CB2233"/>
    <w:rPr>
      <w:rFonts w:ascii="Times New Roman" w:hAnsi="Times New Roman"/>
      <w:lang w:eastAsia="en-US"/>
    </w:rPr>
  </w:style>
  <w:style w:type="paragraph" w:customStyle="1" w:styleId="Normalwithindent">
    <w:name w:val="Normal with indent"/>
    <w:basedOn w:val="a3"/>
    <w:link w:val="NormalwithindentChar"/>
    <w:qFormat/>
    <w:rsid w:val="00CB2233"/>
    <w:pPr>
      <w:spacing w:after="120" w:line="336" w:lineRule="auto"/>
      <w:ind w:firstLine="397"/>
      <w:jc w:val="both"/>
    </w:pPr>
    <w:rPr>
      <w:rFonts w:eastAsia="Malgun Gothic"/>
      <w:lang w:eastAsia="x-none"/>
    </w:rPr>
  </w:style>
  <w:style w:type="character" w:customStyle="1" w:styleId="NormalwithindentChar">
    <w:name w:val="Normal with indent Char"/>
    <w:link w:val="Normalwithindent"/>
    <w:rsid w:val="00CB2233"/>
    <w:rPr>
      <w:rFonts w:ascii="Times New Roman" w:eastAsia="Malgun Gothic" w:hAnsi="Times New Roman"/>
      <w:lang w:val="en-GB" w:eastAsia="x-none"/>
    </w:rPr>
  </w:style>
  <w:style w:type="character" w:customStyle="1" w:styleId="2222Char">
    <w:name w:val="스타일 스타일 스타일 스타일 양쪽 첫 줄:  2 글자 + 첫 줄:  2 글자 + 첫 줄:  2 글자 + 첫 줄:  2... Char"/>
    <w:link w:val="2222"/>
    <w:rsid w:val="00CB2233"/>
    <w:rPr>
      <w:rFonts w:ascii="Times New Roman" w:eastAsia="Malgun Gothic" w:hAnsi="Times New Roman" w:cs="Batang"/>
      <w:lang w:val="en-GB" w:eastAsia="en-US"/>
    </w:rPr>
  </w:style>
  <w:style w:type="paragraph" w:customStyle="1" w:styleId="affff">
    <w:name w:val="스타일 양쪽"/>
    <w:basedOn w:val="a3"/>
    <w:rsid w:val="00CB2233"/>
    <w:pPr>
      <w:spacing w:before="0"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0">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CB2233"/>
    <w:rPr>
      <w:rFonts w:ascii="?? ??" w:hAnsi="?? ??"/>
      <w:lang w:eastAsia="en-US"/>
    </w:rPr>
  </w:style>
  <w:style w:type="paragraph" w:customStyle="1" w:styleId="Doc-text2JK">
    <w:name w:val="Doc-text2_JK"/>
    <w:basedOn w:val="a3"/>
    <w:link w:val="Doc-text2JKChar"/>
    <w:rsid w:val="00CB2233"/>
    <w:pPr>
      <w:tabs>
        <w:tab w:val="left" w:pos="1622"/>
      </w:tabs>
      <w:spacing w:before="0" w:after="0"/>
      <w:ind w:left="1622" w:hanging="363"/>
    </w:pPr>
    <w:rPr>
      <w:rFonts w:eastAsia="MS Mincho"/>
      <w:szCs w:val="24"/>
      <w:lang w:eastAsia="en-GB"/>
    </w:rPr>
  </w:style>
  <w:style w:type="character" w:customStyle="1" w:styleId="Doc-text2JKChar">
    <w:name w:val="Doc-text2_JK Char"/>
    <w:basedOn w:val="a4"/>
    <w:link w:val="Doc-text2JK"/>
    <w:rsid w:val="00CB2233"/>
    <w:rPr>
      <w:rFonts w:ascii="Times New Roman" w:eastAsia="MS Mincho" w:hAnsi="Times New Roman"/>
      <w:szCs w:val="24"/>
      <w:lang w:val="en-GB" w:eastAsia="en-GB"/>
    </w:rPr>
  </w:style>
  <w:style w:type="paragraph" w:customStyle="1" w:styleId="Reference">
    <w:name w:val="Reference"/>
    <w:basedOn w:val="af4"/>
    <w:link w:val="ReferenceChar"/>
    <w:qFormat/>
    <w:rsid w:val="00CB2233"/>
    <w:pPr>
      <w:numPr>
        <w:numId w:val="26"/>
      </w:numPr>
      <w:spacing w:before="0" w:after="120"/>
      <w:ind w:left="567" w:hanging="567"/>
      <w:jc w:val="both"/>
    </w:pPr>
    <w:rPr>
      <w:rFonts w:ascii="Times New Roman" w:eastAsia="MS Mincho" w:hAnsi="Times New Roman"/>
      <w:sz w:val="22"/>
      <w:szCs w:val="24"/>
      <w:lang w:val="en-US"/>
    </w:rPr>
  </w:style>
  <w:style w:type="character" w:customStyle="1" w:styleId="ReferenceChar">
    <w:name w:val="Reference Char"/>
    <w:link w:val="Reference"/>
    <w:rsid w:val="00CB2233"/>
    <w:rPr>
      <w:rFonts w:ascii="Times New Roman" w:eastAsia="MS Mincho" w:hAnsi="Times New Roman"/>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LGTdocChar">
    <w:name w:val="LGTdoc_본문 Char"/>
    <w:link w:val="LGTdoc"/>
    <w:qFormat/>
    <w:rsid w:val="00CB2233"/>
    <w:rPr>
      <w:rFonts w:ascii="Times New Roman" w:eastAsia="Batang" w:hAnsi="Times New Roman"/>
      <w:kern w:val="2"/>
      <w:sz w:val="22"/>
      <w:szCs w:val="24"/>
      <w:lang w:val="en-GB" w:eastAsia="ko-KR"/>
    </w:rPr>
  </w:style>
  <w:style w:type="paragraph" w:customStyle="1" w:styleId="Equ">
    <w:name w:val="Equ"/>
    <w:basedOn w:val="af4"/>
    <w:rsid w:val="00CB2233"/>
    <w:pPr>
      <w:tabs>
        <w:tab w:val="center" w:pos="4395"/>
        <w:tab w:val="right" w:pos="9072"/>
      </w:tabs>
      <w:spacing w:before="0" w:after="120"/>
      <w:jc w:val="both"/>
    </w:pPr>
    <w:rPr>
      <w:rFonts w:ascii="Times" w:eastAsia="Times New Roman" w:hAnsi="Times"/>
      <w:lang w:val="en-US"/>
    </w:rPr>
  </w:style>
  <w:style w:type="paragraph" w:customStyle="1" w:styleId="Observation">
    <w:name w:val="Observation"/>
    <w:basedOn w:val="a3"/>
    <w:link w:val="ObservationChar"/>
    <w:qFormat/>
    <w:rsid w:val="00CB2233"/>
    <w:pPr>
      <w:numPr>
        <w:numId w:val="27"/>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eastAsia="zh-CN"/>
    </w:rPr>
  </w:style>
  <w:style w:type="paragraph" w:customStyle="1" w:styleId="CharChar1CharCharCharCharCharCharCharCharCharCharCharCharCharCharChar31">
    <w:name w:val="Char Char1 Char Char Char Char Char Char Char Char Char Char Char Char Char Char Char3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rsid w:val="00CB223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rsid w:val="00CB2233"/>
    <w:rPr>
      <w:rFonts w:ascii="Times New Roman" w:hAnsi="Times New Roman"/>
      <w:lang w:eastAsia="en-US"/>
    </w:rPr>
  </w:style>
  <w:style w:type="paragraph" w:customStyle="1" w:styleId="Headingb">
    <w:name w:val="Heading_b"/>
    <w:basedOn w:val="a3"/>
    <w:next w:val="a3"/>
    <w:qFormat/>
    <w:rsid w:val="00CB2233"/>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CB2233"/>
    <w:rPr>
      <w:rFonts w:ascii="Times" w:hAnsi="Times"/>
      <w:szCs w:val="24"/>
      <w:lang w:eastAsia="en-US"/>
    </w:rPr>
  </w:style>
  <w:style w:type="character" w:customStyle="1" w:styleId="BodyTextChar1">
    <w:name w:val="Body Text Char1"/>
    <w:aliases w:val="bt Char1"/>
    <w:basedOn w:val="a4"/>
    <w:rsid w:val="00CB2233"/>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rsid w:val="00CB2233"/>
    <w:rPr>
      <w:rFonts w:ascii="Times New Roman" w:hAnsi="Times New Roman"/>
      <w:lang w:eastAsia="en-US"/>
    </w:rPr>
  </w:style>
  <w:style w:type="paragraph" w:customStyle="1" w:styleId="xl63">
    <w:name w:val="xl63"/>
    <w:basedOn w:val="a3"/>
    <w:rsid w:val="00CB223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3"/>
    <w:rsid w:val="00CB22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rsid w:val="00CB2233"/>
    <w:rPr>
      <w:rFonts w:ascii="Times New Roman" w:hAnsi="Times New Roman"/>
      <w:lang w:eastAsia="en-US"/>
    </w:rPr>
  </w:style>
  <w:style w:type="paragraph" w:customStyle="1" w:styleId="paratdoc">
    <w:name w:val="para tdoc"/>
    <w:basedOn w:val="a3"/>
    <w:link w:val="paratdocChar"/>
    <w:qFormat/>
    <w:rsid w:val="00CB2233"/>
    <w:pPr>
      <w:spacing w:before="0" w:after="120"/>
      <w:jc w:val="both"/>
    </w:pPr>
    <w:rPr>
      <w:bCs/>
      <w:sz w:val="22"/>
      <w:szCs w:val="22"/>
      <w:lang w:val="en-AU" w:eastAsia="en-AU"/>
    </w:rPr>
  </w:style>
  <w:style w:type="character" w:customStyle="1" w:styleId="paratdocChar">
    <w:name w:val="para tdoc Char"/>
    <w:basedOn w:val="a4"/>
    <w:link w:val="paratdoc"/>
    <w:rsid w:val="00CB2233"/>
    <w:rPr>
      <w:rFonts w:ascii="Times New Roman" w:hAnsi="Times New Roman"/>
      <w:bCs/>
      <w:sz w:val="22"/>
      <w:szCs w:val="22"/>
      <w:lang w:val="en-AU" w:eastAsia="en-AU"/>
    </w:rPr>
  </w:style>
  <w:style w:type="paragraph" w:customStyle="1" w:styleId="berschrift1H1">
    <w:name w:val="Überschrift 1.H1"/>
    <w:basedOn w:val="a3"/>
    <w:next w:val="a3"/>
    <w:rsid w:val="00CB2233"/>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CharChar1CharCharCharCharCharCharCharCharCharCharCharCharCharCharChar27">
    <w:name w:val="Char Char1 Char Char Char Char Char Char Char Char Char Char Char Char Char Char Char2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rsid w:val="00CB223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rsid w:val="00CB223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rsid w:val="00CB223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rsid w:val="00CB223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rsid w:val="00CB223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rsid w:val="00CB223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rsid w:val="00CB2233"/>
    <w:rPr>
      <w:rFonts w:ascii="Times New Roman" w:hAnsi="Times New Roman"/>
      <w:lang w:eastAsia="en-US"/>
    </w:rPr>
  </w:style>
  <w:style w:type="character" w:customStyle="1" w:styleId="gmail-apple-tab-span">
    <w:name w:val="gmail-apple-tab-span"/>
    <w:basedOn w:val="a4"/>
    <w:rsid w:val="00CB2233"/>
  </w:style>
  <w:style w:type="paragraph" w:customStyle="1" w:styleId="para">
    <w:name w:val="para"/>
    <w:basedOn w:val="a3"/>
    <w:next w:val="para-ind"/>
    <w:autoRedefine/>
    <w:rsid w:val="00CB2233"/>
    <w:pPr>
      <w:keepNext/>
      <w:spacing w:before="0" w:after="0"/>
    </w:pPr>
    <w:rPr>
      <w:rFonts w:eastAsia="Times New Roman"/>
      <w:sz w:val="24"/>
      <w:szCs w:val="24"/>
      <w:lang w:val="en-US" w:eastAsia="en-US"/>
    </w:rPr>
  </w:style>
  <w:style w:type="paragraph" w:customStyle="1" w:styleId="para-ind">
    <w:name w:val="para-ind"/>
    <w:basedOn w:val="a3"/>
    <w:autoRedefine/>
    <w:rsid w:val="00CB2233"/>
    <w:pPr>
      <w:spacing w:before="0" w:after="0"/>
      <w:ind w:firstLine="357"/>
    </w:pPr>
    <w:rPr>
      <w:rFonts w:eastAsia="Times New Roman"/>
      <w:sz w:val="24"/>
      <w:szCs w:val="24"/>
      <w:lang w:val="en-US" w:eastAsia="en-US"/>
    </w:rPr>
  </w:style>
  <w:style w:type="paragraph" w:customStyle="1" w:styleId="Style1">
    <w:name w:val="Style1"/>
    <w:basedOn w:val="31"/>
    <w:link w:val="Style1Char"/>
    <w:qFormat/>
    <w:rsid w:val="00CB2233"/>
    <w:pPr>
      <w:keepNext w:val="0"/>
      <w:keepLines w:val="0"/>
      <w:widowControl w:val="0"/>
      <w:numPr>
        <w:ilvl w:val="0"/>
      </w:numPr>
      <w:tabs>
        <w:tab w:val="num" w:pos="360"/>
        <w:tab w:val="num" w:pos="576"/>
      </w:tabs>
      <w:autoSpaceDE w:val="0"/>
      <w:autoSpaceDN w:val="0"/>
      <w:adjustRightInd w:val="0"/>
      <w:spacing w:before="0" w:after="120"/>
      <w:ind w:left="576" w:hanging="576"/>
      <w:jc w:val="both"/>
    </w:pPr>
    <w:rPr>
      <w:rFonts w:ascii="Times New Roman" w:hAnsi="Times New Roman"/>
      <w:bCs w:val="0"/>
      <w:sz w:val="24"/>
      <w:szCs w:val="22"/>
      <w:lang w:eastAsia="en-US"/>
    </w:rPr>
  </w:style>
  <w:style w:type="character" w:customStyle="1" w:styleId="Style1Char">
    <w:name w:val="Style1 Char"/>
    <w:basedOn w:val="a4"/>
    <w:link w:val="Style1"/>
    <w:qFormat/>
    <w:rsid w:val="00CB2233"/>
    <w:rPr>
      <w:rFonts w:ascii="Times New Roman" w:hAnsi="Times New Roma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rsid w:val="00CB2233"/>
    <w:rPr>
      <w:rFonts w:ascii="Times New Roman" w:hAnsi="Times New Roman"/>
      <w:lang w:eastAsia="en-US"/>
    </w:rPr>
  </w:style>
  <w:style w:type="character" w:customStyle="1" w:styleId="B3Char">
    <w:name w:val="B3 Char"/>
    <w:link w:val="B3"/>
    <w:qFormat/>
    <w:rsid w:val="00CB2233"/>
    <w:rPr>
      <w:rFonts w:ascii="Times New Roman" w:hAnsi="Times New Roman"/>
      <w:lang w:val="en-GB" w:eastAsia="ja-JP"/>
    </w:rPr>
  </w:style>
  <w:style w:type="paragraph" w:customStyle="1" w:styleId="CharChar1CharCharCharCharCharCharCharCharCharCharCharCharCharCharChar19">
    <w:name w:val="Char Char1 Char Char Char Char Char Char Char Char Char Char Char Char Char Char Char1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rsid w:val="00CB2233"/>
    <w:rPr>
      <w:rFonts w:ascii="Times New Roman" w:hAnsi="Times New Roman"/>
      <w:lang w:eastAsia="en-US"/>
    </w:rPr>
  </w:style>
  <w:style w:type="character" w:customStyle="1" w:styleId="131">
    <w:name w:val="表 (青) 13 (文字)1"/>
    <w:uiPriority w:val="34"/>
    <w:rsid w:val="00CB2233"/>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B2233"/>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CB2233"/>
    <w:pPr>
      <w:keepLines w:val="0"/>
      <w:tabs>
        <w:tab w:val="num" w:pos="720"/>
      </w:tabs>
      <w:spacing w:before="240" w:after="60"/>
      <w:ind w:hanging="720"/>
    </w:pPr>
    <w:rPr>
      <w:rFonts w:ascii="Arial" w:eastAsia="MS Mincho" w:hAnsi="Arial"/>
      <w:bCs w:val="0"/>
      <w:sz w:val="20"/>
      <w:lang w:eastAsia="x-none"/>
    </w:rPr>
  </w:style>
  <w:style w:type="paragraph" w:customStyle="1" w:styleId="4h4H4H41h41H42h42H43h43H411h411H421h421H44h1">
    <w:name w:val="スタイル 見出し 4h4H4H41h41H42h42H43h43H411h411H421h421H44h...1"/>
    <w:basedOn w:val="4"/>
    <w:rsid w:val="00CB2233"/>
    <w:pPr>
      <w:keepLines w:val="0"/>
      <w:tabs>
        <w:tab w:val="num" w:pos="864"/>
      </w:tabs>
      <w:spacing w:before="240" w:after="60"/>
      <w:ind w:hanging="864"/>
    </w:pPr>
    <w:rPr>
      <w:rFonts w:ascii="Arial" w:eastAsia="Malgun Gothic" w:hAnsi="Arial"/>
      <w:bCs w:val="0"/>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rsid w:val="00CB2233"/>
    <w:rPr>
      <w:rFonts w:ascii="Times New Roman" w:hAnsi="Times New Roman"/>
      <w:lang w:eastAsia="en-US"/>
    </w:rPr>
  </w:style>
  <w:style w:type="character" w:customStyle="1" w:styleId="Mention1">
    <w:name w:val="Mention1"/>
    <w:uiPriority w:val="99"/>
    <w:semiHidden/>
    <w:unhideWhenUsed/>
    <w:rsid w:val="00CB2233"/>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rsid w:val="00CB223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rsid w:val="00CB223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rsid w:val="00CB223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
    <w:name w:val="(文字) (文字)510"/>
    <w:semiHidden/>
    <w:rsid w:val="00CB2233"/>
    <w:rPr>
      <w:rFonts w:ascii="Times New Roman" w:hAnsi="Times New Roman"/>
      <w:lang w:eastAsia="en-US"/>
    </w:rPr>
  </w:style>
  <w:style w:type="character" w:customStyle="1" w:styleId="UnresolvedMention1">
    <w:name w:val="Unresolved Mention1"/>
    <w:uiPriority w:val="99"/>
    <w:semiHidden/>
    <w:unhideWhenUsed/>
    <w:rsid w:val="00CB2233"/>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CB223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rsid w:val="00CB223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CB223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rsid w:val="00CB223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rsid w:val="00CB2233"/>
    <w:rPr>
      <w:rFonts w:ascii="Times New Roman" w:hAnsi="Times New Roman"/>
      <w:lang w:eastAsia="en-US"/>
    </w:rPr>
  </w:style>
  <w:style w:type="paragraph" w:customStyle="1" w:styleId="27">
    <w:name w:val="列出段落2"/>
    <w:basedOn w:val="a3"/>
    <w:link w:val="Char1"/>
    <w:uiPriority w:val="34"/>
    <w:qFormat/>
    <w:rsid w:val="00CB2233"/>
    <w:pPr>
      <w:spacing w:before="0" w:after="0"/>
      <w:ind w:leftChars="400" w:left="840"/>
    </w:pPr>
    <w:rPr>
      <w:rFonts w:ascii="Times" w:hAnsi="Times"/>
      <w:szCs w:val="24"/>
      <w:lang w:eastAsia="zh-CN"/>
    </w:rPr>
  </w:style>
  <w:style w:type="paragraph" w:customStyle="1" w:styleId="Normal1CharChar">
    <w:name w:val="Normal1 Char Char"/>
    <w:basedOn w:val="a3"/>
    <w:rsid w:val="00CB2233"/>
    <w:pPr>
      <w:numPr>
        <w:numId w:val="29"/>
      </w:numPr>
      <w:overflowPunct w:val="0"/>
      <w:autoSpaceDE w:val="0"/>
      <w:autoSpaceDN w:val="0"/>
      <w:adjustRightInd w:val="0"/>
      <w:spacing w:before="0"/>
      <w:textAlignment w:val="baseline"/>
    </w:pPr>
    <w:rPr>
      <w:rFonts w:eastAsia="Times New Roman"/>
      <w:lang w:eastAsia="en-GB"/>
    </w:rPr>
  </w:style>
  <w:style w:type="character" w:customStyle="1" w:styleId="bulletChar">
    <w:name w:val="bullet Char"/>
    <w:rsid w:val="00CB2233"/>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rsid w:val="00CB2233"/>
    <w:rPr>
      <w:rFonts w:ascii="Times New Roman" w:hAnsi="Times New Roman"/>
      <w:lang w:eastAsia="en-US"/>
    </w:rPr>
  </w:style>
  <w:style w:type="paragraph" w:customStyle="1" w:styleId="B-Body">
    <w:name w:val="B-Body"/>
    <w:link w:val="B-BodyChar"/>
    <w:qFormat/>
    <w:rsid w:val="00CB2233"/>
    <w:pPr>
      <w:tabs>
        <w:tab w:val="left" w:pos="2160"/>
      </w:tabs>
      <w:spacing w:after="40"/>
      <w:ind w:left="720" w:firstLine="0"/>
    </w:pPr>
    <w:rPr>
      <w:rFonts w:ascii="Times New Roman" w:eastAsia="Times New Roman" w:hAnsi="Times New Roman"/>
      <w:sz w:val="22"/>
      <w:lang w:eastAsia="en-US"/>
    </w:rPr>
  </w:style>
  <w:style w:type="character" w:customStyle="1" w:styleId="B-BodyChar">
    <w:name w:val="B-Body Char"/>
    <w:basedOn w:val="a4"/>
    <w:link w:val="B-Body"/>
    <w:rsid w:val="00CB2233"/>
    <w:rPr>
      <w:rFonts w:ascii="Times New Roman" w:eastAsia="Times New Roman" w:hAnsi="Times New Roman"/>
      <w:sz w:val="22"/>
      <w:lang w:eastAsia="en-US"/>
    </w:rPr>
  </w:style>
  <w:style w:type="paragraph" w:customStyle="1" w:styleId="ComeBack">
    <w:name w:val="ComeBack"/>
    <w:basedOn w:val="Doc-text2"/>
    <w:next w:val="Doc-text2"/>
    <w:link w:val="ComeBackCharChar"/>
    <w:rsid w:val="00CB2233"/>
    <w:pPr>
      <w:numPr>
        <w:numId w:val="30"/>
      </w:numPr>
      <w:tabs>
        <w:tab w:val="clear" w:pos="1622"/>
      </w:tabs>
      <w:spacing w:before="0"/>
    </w:pPr>
  </w:style>
  <w:style w:type="character" w:customStyle="1" w:styleId="ComeBackCharChar">
    <w:name w:val="ComeBack Char Char"/>
    <w:link w:val="ComeBack"/>
    <w:rsid w:val="00CB2233"/>
    <w:rPr>
      <w:rFonts w:ascii="Arial" w:eastAsia="MS Mincho" w:hAnsi="Arial"/>
      <w:szCs w:val="24"/>
      <w:lang w:val="en-GB" w:eastAsia="en-GB"/>
    </w:rPr>
  </w:style>
  <w:style w:type="paragraph" w:customStyle="1" w:styleId="RAN1text">
    <w:name w:val="RAN1 text"/>
    <w:basedOn w:val="af4"/>
    <w:link w:val="RAN1textChar"/>
    <w:qFormat/>
    <w:rsid w:val="00CB2233"/>
    <w:pPr>
      <w:spacing w:before="0" w:after="0"/>
      <w:jc w:val="both"/>
    </w:pPr>
    <w:rPr>
      <w:rFonts w:ascii="Times New Roman" w:eastAsia="MS Mincho" w:hAnsi="Times New Roman"/>
      <w:szCs w:val="24"/>
      <w:lang w:val="x-none" w:eastAsia="x-none"/>
    </w:rPr>
  </w:style>
  <w:style w:type="character" w:customStyle="1" w:styleId="RAN1textChar">
    <w:name w:val="RAN1 text Char"/>
    <w:link w:val="RAN1text"/>
    <w:rsid w:val="00CB2233"/>
    <w:rPr>
      <w:rFonts w:ascii="Times New Roman" w:eastAsia="MS Mincho" w:hAnsi="Times New Roman"/>
      <w:szCs w:val="24"/>
      <w:lang w:val="x-none" w:eastAsia="x-none"/>
    </w:rPr>
  </w:style>
  <w:style w:type="paragraph" w:customStyle="1" w:styleId="RAN1tdoc">
    <w:name w:val="RAN1 tdoc"/>
    <w:basedOn w:val="a3"/>
    <w:link w:val="RAN1tdocChar"/>
    <w:qFormat/>
    <w:rsid w:val="00CB2233"/>
    <w:pPr>
      <w:spacing w:before="0" w:after="0"/>
      <w:ind w:left="720" w:hanging="720"/>
    </w:pPr>
    <w:rPr>
      <w:rFonts w:ascii="Times" w:eastAsia="Batang" w:hAnsi="Times"/>
      <w:b/>
      <w:color w:val="0000FF"/>
      <w:szCs w:val="24"/>
      <w:u w:val="single" w:color="0000FF"/>
      <w:lang w:eastAsia="x-none"/>
    </w:rPr>
  </w:style>
  <w:style w:type="paragraph" w:customStyle="1" w:styleId="RAN1bullet1">
    <w:name w:val="RAN1 bullet1"/>
    <w:basedOn w:val="a3"/>
    <w:link w:val="RAN1bullet1Char"/>
    <w:uiPriority w:val="99"/>
    <w:qFormat/>
    <w:rsid w:val="00CB2233"/>
    <w:pPr>
      <w:numPr>
        <w:numId w:val="31"/>
      </w:numPr>
      <w:spacing w:before="0" w:after="0"/>
    </w:pPr>
    <w:rPr>
      <w:rFonts w:ascii="Times" w:eastAsia="Batang" w:hAnsi="Times"/>
      <w:szCs w:val="24"/>
      <w:lang w:eastAsia="x-none"/>
    </w:rPr>
  </w:style>
  <w:style w:type="character" w:customStyle="1" w:styleId="RAN1tdocChar">
    <w:name w:val="RAN1 tdoc Char"/>
    <w:link w:val="RAN1tdoc"/>
    <w:rsid w:val="00CB2233"/>
    <w:rPr>
      <w:rFonts w:ascii="Times" w:eastAsia="Batang" w:hAnsi="Times"/>
      <w:b/>
      <w:color w:val="0000FF"/>
      <w:szCs w:val="24"/>
      <w:u w:val="single" w:color="0000FF"/>
      <w:lang w:val="en-GB" w:eastAsia="x-none"/>
    </w:rPr>
  </w:style>
  <w:style w:type="paragraph" w:customStyle="1" w:styleId="RAN1bullet2">
    <w:name w:val="RAN1 bullet2"/>
    <w:basedOn w:val="a3"/>
    <w:link w:val="RAN1bullet2Char"/>
    <w:qFormat/>
    <w:rsid w:val="00CB2233"/>
    <w:pPr>
      <w:numPr>
        <w:ilvl w:val="1"/>
        <w:numId w:val="33"/>
      </w:numPr>
      <w:tabs>
        <w:tab w:val="left" w:pos="1440"/>
      </w:tabs>
      <w:spacing w:before="0" w:after="0"/>
    </w:pPr>
    <w:rPr>
      <w:rFonts w:ascii="Times" w:eastAsia="Batang" w:hAnsi="Times"/>
      <w:lang w:val="en-US" w:eastAsia="en-US"/>
    </w:rPr>
  </w:style>
  <w:style w:type="character" w:customStyle="1" w:styleId="RAN1bullet1Char">
    <w:name w:val="RAN1 bullet1 Char"/>
    <w:link w:val="RAN1bullet1"/>
    <w:uiPriority w:val="99"/>
    <w:qFormat/>
    <w:rsid w:val="00CB2233"/>
    <w:rPr>
      <w:rFonts w:ascii="Times" w:eastAsia="Batang" w:hAnsi="Times"/>
      <w:szCs w:val="24"/>
      <w:lang w:val="en-GB" w:eastAsia="x-none"/>
    </w:rPr>
  </w:style>
  <w:style w:type="paragraph" w:customStyle="1" w:styleId="RAN1bullet3">
    <w:name w:val="RAN1 bullet3"/>
    <w:basedOn w:val="RAN1bullet2"/>
    <w:link w:val="RAN1bullet3Char"/>
    <w:qFormat/>
    <w:rsid w:val="00CB2233"/>
    <w:pPr>
      <w:numPr>
        <w:ilvl w:val="2"/>
        <w:numId w:val="32"/>
      </w:numPr>
    </w:pPr>
  </w:style>
  <w:style w:type="character" w:customStyle="1" w:styleId="RAN1bullet2Char">
    <w:name w:val="RAN1 bullet2 Char"/>
    <w:link w:val="RAN1bullet2"/>
    <w:qFormat/>
    <w:rsid w:val="00CB2233"/>
    <w:rPr>
      <w:rFonts w:ascii="Times" w:eastAsia="Batang" w:hAnsi="Times"/>
      <w:lang w:eastAsia="en-US"/>
    </w:rPr>
  </w:style>
  <w:style w:type="paragraph" w:customStyle="1" w:styleId="RAN1normal">
    <w:name w:val="RAN1 normal"/>
    <w:basedOn w:val="a3"/>
    <w:link w:val="RAN1normalChar"/>
    <w:qFormat/>
    <w:rsid w:val="00CB2233"/>
    <w:pPr>
      <w:spacing w:before="0" w:after="0"/>
      <w:ind w:left="720" w:hanging="720"/>
    </w:pPr>
    <w:rPr>
      <w:rFonts w:ascii="Times" w:eastAsia="Batang" w:hAnsi="Times"/>
      <w:szCs w:val="24"/>
      <w:lang w:eastAsia="x-none"/>
    </w:rPr>
  </w:style>
  <w:style w:type="character" w:customStyle="1" w:styleId="RAN1bullet3Char">
    <w:name w:val="RAN1 bullet3 Char"/>
    <w:basedOn w:val="RAN1bullet2Char"/>
    <w:link w:val="RAN1bullet3"/>
    <w:qFormat/>
    <w:rsid w:val="00CB2233"/>
    <w:rPr>
      <w:rFonts w:ascii="Times" w:eastAsia="Batang" w:hAnsi="Times"/>
      <w:lang w:eastAsia="en-US"/>
    </w:rPr>
  </w:style>
  <w:style w:type="character" w:customStyle="1" w:styleId="ProposalChar">
    <w:name w:val="Proposal Char"/>
    <w:link w:val="Proposal"/>
    <w:qFormat/>
    <w:rsid w:val="00CB2233"/>
    <w:rPr>
      <w:rFonts w:ascii="Times New Roman" w:eastAsia="Times New Roman" w:hAnsi="Times New Roman"/>
      <w:b/>
      <w:bCs/>
      <w:lang w:val="en-GB"/>
    </w:rPr>
  </w:style>
  <w:style w:type="character" w:customStyle="1" w:styleId="RAN1normalChar">
    <w:name w:val="RAN1 normal Char"/>
    <w:link w:val="RAN1normal"/>
    <w:rsid w:val="00CB2233"/>
    <w:rPr>
      <w:rFonts w:ascii="Times" w:eastAsia="Batang" w:hAnsi="Times"/>
      <w:szCs w:val="24"/>
      <w:lang w:val="en-GB" w:eastAsia="x-none"/>
    </w:rPr>
  </w:style>
  <w:style w:type="character" w:styleId="affff1">
    <w:name w:val="Book Title"/>
    <w:uiPriority w:val="33"/>
    <w:qFormat/>
    <w:rsid w:val="00CB2233"/>
    <w:rPr>
      <w:b/>
      <w:bCs/>
      <w:i/>
      <w:iCs/>
      <w:spacing w:val="5"/>
    </w:rPr>
  </w:style>
  <w:style w:type="numbering" w:customStyle="1" w:styleId="NoList1">
    <w:name w:val="No List1"/>
    <w:next w:val="a6"/>
    <w:uiPriority w:val="99"/>
    <w:semiHidden/>
    <w:rsid w:val="00CB2233"/>
  </w:style>
  <w:style w:type="paragraph" w:customStyle="1" w:styleId="CharChar1CharCharCharCharCharCharCharCharCharCharCharCharCharCharChar6">
    <w:name w:val="Char Char1 Char Char Char Char Char Char Char Char Char Char Char Char Char Char Char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
    <w:name w:val="Style Bulleted1"/>
    <w:rsid w:val="00CB2233"/>
  </w:style>
  <w:style w:type="character" w:customStyle="1" w:styleId="530">
    <w:name w:val="(文字) (文字)53"/>
    <w:semiHidden/>
    <w:rsid w:val="00CB2233"/>
    <w:rPr>
      <w:rFonts w:ascii="Times New Roman" w:hAnsi="Times New Roman"/>
      <w:lang w:eastAsia="en-US"/>
    </w:rPr>
  </w:style>
  <w:style w:type="numbering" w:customStyle="1" w:styleId="StyleBulletedSymbolsymbolLeft025Hanging01">
    <w:name w:val="Style Bulleted Symbol (symbol) Left:  0.25&quot; Hanging:  0.1"/>
    <w:basedOn w:val="a6"/>
    <w:rsid w:val="00CB2233"/>
  </w:style>
  <w:style w:type="table" w:customStyle="1" w:styleId="ColorfulList-Accent11">
    <w:name w:val="Colorful List - Accent 11"/>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CB2233"/>
  </w:style>
  <w:style w:type="numbering" w:customStyle="1" w:styleId="StyleBulletedSymbolsymbolLeft025Hanging02511">
    <w:name w:val="Style Bulleted Symbol (symbol) Left:  0.25&quot; Hanging:  0.25&quot;11"/>
    <w:basedOn w:val="a6"/>
    <w:rsid w:val="00CB2233"/>
    <w:pPr>
      <w:numPr>
        <w:numId w:val="55"/>
      </w:numPr>
    </w:pPr>
  </w:style>
  <w:style w:type="numbering" w:customStyle="1" w:styleId="StyleBulletedSymbolsymbolLeft025Hanging02521">
    <w:name w:val="Style Bulleted Symbol (symbol) Left:  0.25&quot; Hanging:  0.25&quot;21"/>
    <w:basedOn w:val="a6"/>
    <w:rsid w:val="00CB2233"/>
  </w:style>
  <w:style w:type="paragraph" w:customStyle="1" w:styleId="CharChar1CharCharCharCharCharCharCharCharCharCharCharCharCharCharChar5">
    <w:name w:val="Char Char1 Char Char Char Char Char Char Char Char Char Char Char Char Char Char Char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CB2233"/>
    <w:rPr>
      <w:rFonts w:ascii="Times New Roman" w:hAnsi="Times New Roman"/>
      <w:lang w:eastAsia="en-US"/>
    </w:rPr>
  </w:style>
  <w:style w:type="paragraph" w:customStyle="1" w:styleId="a0">
    <w:name w:val="佐藤２"/>
    <w:basedOn w:val="a3"/>
    <w:qFormat/>
    <w:rsid w:val="00CB2233"/>
    <w:pPr>
      <w:numPr>
        <w:numId w:val="34"/>
      </w:numPr>
      <w:spacing w:before="0"/>
    </w:pPr>
    <w:rPr>
      <w:rFonts w:eastAsia="MS Gothic"/>
      <w:sz w:val="24"/>
    </w:rPr>
  </w:style>
  <w:style w:type="table" w:customStyle="1" w:styleId="19">
    <w:name w:val="网格型1"/>
    <w:basedOn w:val="a5"/>
    <w:next w:val="afc"/>
    <w:rsid w:val="00CB2233"/>
    <w:pPr>
      <w:overflowPunct w:val="0"/>
      <w:autoSpaceDE w:val="0"/>
      <w:autoSpaceDN w:val="0"/>
      <w:adjustRightInd w:val="0"/>
      <w:spacing w:before="0"/>
      <w:ind w:left="0" w:firstLine="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3"/>
    <w:link w:val="bullet2Char"/>
    <w:qFormat/>
    <w:rsid w:val="00CB2233"/>
    <w:pPr>
      <w:numPr>
        <w:ilvl w:val="1"/>
        <w:numId w:val="35"/>
      </w:numPr>
      <w:spacing w:before="0" w:after="0"/>
    </w:pPr>
    <w:rPr>
      <w:rFonts w:ascii="Times" w:eastAsia="Batang" w:hAnsi="Times"/>
      <w:szCs w:val="24"/>
      <w:lang w:eastAsia="en-US"/>
    </w:rPr>
  </w:style>
  <w:style w:type="paragraph" w:customStyle="1" w:styleId="bullet3">
    <w:name w:val="bullet3"/>
    <w:basedOn w:val="a3"/>
    <w:link w:val="bullet3Char"/>
    <w:qFormat/>
    <w:rsid w:val="00CB2233"/>
    <w:pPr>
      <w:numPr>
        <w:ilvl w:val="2"/>
        <w:numId w:val="35"/>
      </w:numPr>
      <w:spacing w:before="0" w:after="0"/>
      <w:ind w:hanging="180"/>
    </w:pPr>
    <w:rPr>
      <w:rFonts w:ascii="Times" w:eastAsia="Batang" w:hAnsi="Times"/>
      <w:szCs w:val="24"/>
      <w:lang w:eastAsia="en-US"/>
    </w:rPr>
  </w:style>
  <w:style w:type="character" w:customStyle="1" w:styleId="bullet2Char">
    <w:name w:val="bullet2 Char"/>
    <w:link w:val="bullet2"/>
    <w:qFormat/>
    <w:rsid w:val="00CB2233"/>
    <w:rPr>
      <w:rFonts w:ascii="Times" w:eastAsia="Batang" w:hAnsi="Times"/>
      <w:szCs w:val="24"/>
      <w:lang w:val="en-GB" w:eastAsia="en-US"/>
    </w:rPr>
  </w:style>
  <w:style w:type="paragraph" w:customStyle="1" w:styleId="bullet4">
    <w:name w:val="bullet4"/>
    <w:basedOn w:val="a3"/>
    <w:qFormat/>
    <w:rsid w:val="00CB2233"/>
    <w:pPr>
      <w:numPr>
        <w:ilvl w:val="3"/>
        <w:numId w:val="35"/>
      </w:numPr>
      <w:spacing w:before="0" w:after="0"/>
    </w:pPr>
    <w:rPr>
      <w:rFonts w:ascii="Times" w:eastAsia="Batang" w:hAnsi="Times"/>
      <w:szCs w:val="24"/>
      <w:lang w:eastAsia="en-US"/>
    </w:rPr>
  </w:style>
  <w:style w:type="paragraph" w:customStyle="1" w:styleId="CharChar1CharCharCharChar">
    <w:name w:val="Char Char1 Char Char Char Char"/>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locked/>
    <w:rsid w:val="00CB2233"/>
    <w:pPr>
      <w:widowControl w:val="0"/>
      <w:spacing w:before="0" w:after="0"/>
      <w:ind w:firstLine="420"/>
      <w:jc w:val="both"/>
    </w:pPr>
    <w:rPr>
      <w:kern w:val="2"/>
      <w:sz w:val="21"/>
      <w:lang w:val="en-US" w:eastAsia="zh-CN"/>
    </w:rPr>
  </w:style>
  <w:style w:type="paragraph" w:customStyle="1" w:styleId="affff3">
    <w:name w:val="表格文字居左"/>
    <w:basedOn w:val="a3"/>
    <w:next w:val="a3"/>
    <w:rsid w:val="00CB2233"/>
    <w:pPr>
      <w:widowControl w:val="0"/>
      <w:spacing w:before="0" w:after="0"/>
      <w:jc w:val="both"/>
    </w:pPr>
    <w:rPr>
      <w:rFonts w:ascii="Arial" w:hAnsi="Arial" w:cs="宋体"/>
      <w:kern w:val="2"/>
      <w:sz w:val="21"/>
      <w:lang w:val="en-US" w:eastAsia="zh-CN"/>
    </w:rPr>
  </w:style>
  <w:style w:type="paragraph" w:styleId="z-">
    <w:name w:val="HTML Top of Form"/>
    <w:basedOn w:val="a3"/>
    <w:next w:val="a3"/>
    <w:link w:val="z-0"/>
    <w:hidden/>
    <w:uiPriority w:val="99"/>
    <w:unhideWhenUsed/>
    <w:locked/>
    <w:rsid w:val="00CB2233"/>
    <w:pPr>
      <w:pBdr>
        <w:bottom w:val="single" w:sz="6" w:space="1" w:color="auto"/>
      </w:pBdr>
      <w:spacing w:before="0" w:after="0"/>
      <w:jc w:val="center"/>
    </w:pPr>
    <w:rPr>
      <w:rFonts w:ascii="Arial" w:hAnsi="Arial"/>
      <w:vanish/>
      <w:sz w:val="16"/>
      <w:szCs w:val="16"/>
      <w:lang w:val="en-US" w:eastAsia="zh-CN"/>
    </w:rPr>
  </w:style>
  <w:style w:type="character" w:customStyle="1" w:styleId="z-0">
    <w:name w:val="z-窗体顶端 字符"/>
    <w:basedOn w:val="a4"/>
    <w:link w:val="z-"/>
    <w:uiPriority w:val="99"/>
    <w:rsid w:val="00CB2233"/>
    <w:rPr>
      <w:rFonts w:ascii="Arial" w:hAnsi="Arial"/>
      <w:vanish/>
      <w:sz w:val="16"/>
      <w:szCs w:val="16"/>
    </w:rPr>
  </w:style>
  <w:style w:type="character" w:customStyle="1" w:styleId="hps">
    <w:name w:val="hps"/>
    <w:rsid w:val="00CB2233"/>
  </w:style>
  <w:style w:type="paragraph" w:styleId="z-1">
    <w:name w:val="HTML Bottom of Form"/>
    <w:basedOn w:val="a3"/>
    <w:next w:val="a3"/>
    <w:link w:val="z-2"/>
    <w:hidden/>
    <w:uiPriority w:val="99"/>
    <w:unhideWhenUsed/>
    <w:locked/>
    <w:rsid w:val="00CB2233"/>
    <w:pPr>
      <w:pBdr>
        <w:top w:val="single" w:sz="6" w:space="1" w:color="auto"/>
      </w:pBdr>
      <w:spacing w:before="0" w:after="0"/>
      <w:jc w:val="center"/>
    </w:pPr>
    <w:rPr>
      <w:rFonts w:ascii="Arial" w:hAnsi="Arial"/>
      <w:vanish/>
      <w:sz w:val="16"/>
      <w:szCs w:val="16"/>
      <w:lang w:val="en-US" w:eastAsia="zh-CN"/>
    </w:rPr>
  </w:style>
  <w:style w:type="character" w:customStyle="1" w:styleId="z-2">
    <w:name w:val="z-窗体底端 字符"/>
    <w:basedOn w:val="a4"/>
    <w:link w:val="z-1"/>
    <w:uiPriority w:val="99"/>
    <w:rsid w:val="00CB2233"/>
    <w:rPr>
      <w:rFonts w:ascii="Arial" w:hAnsi="Arial"/>
      <w:vanish/>
      <w:sz w:val="16"/>
      <w:szCs w:val="16"/>
    </w:rPr>
  </w:style>
  <w:style w:type="paragraph" w:customStyle="1" w:styleId="tablecell0">
    <w:name w:val="tablecell"/>
    <w:basedOn w:val="a3"/>
    <w:qFormat/>
    <w:rsid w:val="00CB2233"/>
    <w:pPr>
      <w:autoSpaceDE w:val="0"/>
      <w:autoSpaceDN w:val="0"/>
      <w:adjustRightInd w:val="0"/>
      <w:snapToGrid w:val="0"/>
      <w:spacing w:before="40" w:after="40"/>
    </w:pPr>
    <w:rPr>
      <w:lang w:val="en-US" w:eastAsia="en-US"/>
    </w:rPr>
  </w:style>
  <w:style w:type="character" w:customStyle="1" w:styleId="shorttext">
    <w:name w:val="short_text"/>
    <w:rsid w:val="00CB2233"/>
  </w:style>
  <w:style w:type="paragraph" w:customStyle="1" w:styleId="tableheader">
    <w:name w:val="tableheader"/>
    <w:basedOn w:val="a3"/>
    <w:qFormat/>
    <w:rsid w:val="00CB2233"/>
    <w:pPr>
      <w:snapToGrid w:val="0"/>
      <w:spacing w:before="40" w:after="40"/>
      <w:jc w:val="center"/>
    </w:pPr>
    <w:rPr>
      <w:rFonts w:cs="Calibri"/>
      <w:b/>
      <w:bCs/>
      <w:color w:val="000000"/>
      <w:lang w:val="en-US" w:eastAsia="en-US"/>
    </w:rPr>
  </w:style>
  <w:style w:type="character" w:customStyle="1" w:styleId="keyword">
    <w:name w:val="keyword"/>
    <w:rsid w:val="00CB2233"/>
  </w:style>
  <w:style w:type="paragraph" w:customStyle="1" w:styleId="Test">
    <w:name w:val="Test"/>
    <w:basedOn w:val="a3"/>
    <w:rsid w:val="00CB2233"/>
    <w:pPr>
      <w:spacing w:before="60" w:after="60" w:line="280" w:lineRule="atLeast"/>
      <w:ind w:left="2160"/>
      <w:jc w:val="both"/>
    </w:pPr>
    <w:rPr>
      <w:rFonts w:eastAsia="MS Mincho"/>
      <w:lang w:eastAsia="en-US"/>
    </w:rPr>
  </w:style>
  <w:style w:type="paragraph" w:styleId="affff4">
    <w:name w:val="Body Text Indent"/>
    <w:basedOn w:val="a3"/>
    <w:link w:val="affff5"/>
    <w:unhideWhenUsed/>
    <w:locked/>
    <w:rsid w:val="00CB2233"/>
    <w:pPr>
      <w:spacing w:before="0" w:after="120" w:line="276" w:lineRule="auto"/>
      <w:ind w:left="360"/>
    </w:pPr>
    <w:rPr>
      <w:lang w:val="en-US" w:eastAsia="zh-CN"/>
    </w:rPr>
  </w:style>
  <w:style w:type="character" w:customStyle="1" w:styleId="affff5">
    <w:name w:val="正文文本缩进 字符"/>
    <w:basedOn w:val="a4"/>
    <w:link w:val="affff4"/>
    <w:rsid w:val="00CB2233"/>
    <w:rPr>
      <w:rFonts w:ascii="Times New Roman" w:hAnsi="Times New Roman"/>
    </w:rPr>
  </w:style>
  <w:style w:type="paragraph" w:customStyle="1" w:styleId="ordinary-output">
    <w:name w:val="ordinary-output"/>
    <w:basedOn w:val="a3"/>
    <w:rsid w:val="00CB223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rsid w:val="00CB2233"/>
  </w:style>
  <w:style w:type="table" w:customStyle="1" w:styleId="TableGridLight1">
    <w:name w:val="Table Grid Light1"/>
    <w:basedOn w:val="a5"/>
    <w:uiPriority w:val="40"/>
    <w:rsid w:val="00CB2233"/>
    <w:pPr>
      <w:spacing w:before="0" w:after="0"/>
      <w:ind w:left="0" w:firstLine="0"/>
    </w:pPr>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CB2233"/>
    <w:pPr>
      <w:spacing w:before="0" w:after="0"/>
      <w:ind w:left="0" w:firstLine="0"/>
    </w:pPr>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B2233"/>
  </w:style>
  <w:style w:type="character" w:customStyle="1" w:styleId="TitleChar">
    <w:name w:val="Title Char"/>
    <w:aliases w:val="no break Char Car Char,H3 Char Car Char,h3 Char Car Char"/>
    <w:basedOn w:val="a4"/>
    <w:rsid w:val="00CB2233"/>
    <w:rPr>
      <w:rFonts w:asciiTheme="majorHAnsi" w:eastAsiaTheme="majorEastAsia" w:hAnsiTheme="majorHAnsi" w:cstheme="majorBidi"/>
      <w:spacing w:val="-10"/>
      <w:kern w:val="28"/>
      <w:sz w:val="56"/>
      <w:szCs w:val="56"/>
      <w:lang w:eastAsia="en-US"/>
    </w:rPr>
  </w:style>
  <w:style w:type="paragraph" w:customStyle="1" w:styleId="TableText">
    <w:name w:val="TableText"/>
    <w:basedOn w:val="affff4"/>
    <w:rsid w:val="00CB223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tdoc-header">
    <w:name w:val="tdoc-header"/>
    <w:rsid w:val="00CB2233"/>
    <w:pPr>
      <w:spacing w:before="0" w:after="0"/>
      <w:ind w:left="0" w:firstLine="0"/>
    </w:pPr>
    <w:rPr>
      <w:rFonts w:ascii="Arial" w:eastAsia="MS Mincho" w:hAnsi="Arial"/>
      <w:noProof/>
      <w:sz w:val="24"/>
      <w:lang w:val="en-GB" w:eastAsia="en-US"/>
    </w:rPr>
  </w:style>
  <w:style w:type="paragraph" w:customStyle="1" w:styleId="HDStyleLS">
    <w:name w:val="HDStyle_LS"/>
    <w:basedOn w:val="a8"/>
    <w:rsid w:val="00CB2233"/>
    <w:pPr>
      <w:widowControl/>
      <w:tabs>
        <w:tab w:val="center" w:pos="4680"/>
        <w:tab w:val="right" w:pos="9360"/>
        <w:tab w:val="right" w:pos="9639"/>
        <w:tab w:val="right" w:pos="10206"/>
      </w:tabs>
      <w:spacing w:before="0"/>
      <w:jc w:val="both"/>
    </w:pPr>
    <w:rPr>
      <w:rFonts w:eastAsia="MS Mincho" w:cs="Arial"/>
      <w:noProof w:val="0"/>
      <w:sz w:val="28"/>
      <w:lang w:val="en-GB" w:eastAsia="en-US"/>
    </w:rPr>
  </w:style>
  <w:style w:type="paragraph" w:customStyle="1" w:styleId="INDENT1">
    <w:name w:val="INDENT1"/>
    <w:basedOn w:val="a3"/>
    <w:rsid w:val="00CB2233"/>
    <w:pPr>
      <w:overflowPunct w:val="0"/>
      <w:autoSpaceDE w:val="0"/>
      <w:autoSpaceDN w:val="0"/>
      <w:adjustRightInd w:val="0"/>
      <w:spacing w:before="0"/>
      <w:ind w:left="851"/>
      <w:textAlignment w:val="baseline"/>
    </w:pPr>
    <w:rPr>
      <w:rFonts w:eastAsia="MS Mincho"/>
    </w:rPr>
  </w:style>
  <w:style w:type="paragraph" w:customStyle="1" w:styleId="INDENT3">
    <w:name w:val="INDENT3"/>
    <w:basedOn w:val="a3"/>
    <w:rsid w:val="00CB2233"/>
    <w:pPr>
      <w:overflowPunct w:val="0"/>
      <w:autoSpaceDE w:val="0"/>
      <w:autoSpaceDN w:val="0"/>
      <w:adjustRightInd w:val="0"/>
      <w:spacing w:before="0"/>
      <w:ind w:left="1701" w:hanging="567"/>
      <w:textAlignment w:val="baseline"/>
    </w:pPr>
    <w:rPr>
      <w:rFonts w:eastAsia="MS Mincho"/>
    </w:rPr>
  </w:style>
  <w:style w:type="paragraph" w:customStyle="1" w:styleId="FigureTitle">
    <w:name w:val="Figure_Title"/>
    <w:basedOn w:val="a3"/>
    <w:next w:val="a3"/>
    <w:rsid w:val="00CB2233"/>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eastAsia="MS Mincho"/>
      <w:b/>
      <w:sz w:val="24"/>
    </w:rPr>
  </w:style>
  <w:style w:type="paragraph" w:customStyle="1" w:styleId="RecCCITT">
    <w:name w:val="Rec_CCITT_#"/>
    <w:basedOn w:val="a3"/>
    <w:rsid w:val="00CB2233"/>
    <w:pPr>
      <w:keepNext/>
      <w:keepLines/>
      <w:overflowPunct w:val="0"/>
      <w:autoSpaceDE w:val="0"/>
      <w:autoSpaceDN w:val="0"/>
      <w:adjustRightInd w:val="0"/>
      <w:spacing w:before="0"/>
      <w:textAlignment w:val="baseline"/>
    </w:pPr>
    <w:rPr>
      <w:rFonts w:eastAsia="MS Mincho"/>
      <w:b/>
    </w:rPr>
  </w:style>
  <w:style w:type="paragraph" w:customStyle="1" w:styleId="CouvRecTitle">
    <w:name w:val="Couv Rec Title"/>
    <w:basedOn w:val="a3"/>
    <w:rsid w:val="00CB2233"/>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AJ">
    <w:name w:val="TAJ"/>
    <w:basedOn w:val="TH"/>
    <w:rsid w:val="00CB2233"/>
    <w:pPr>
      <w:overflowPunct w:val="0"/>
      <w:autoSpaceDE w:val="0"/>
      <w:autoSpaceDN w:val="0"/>
      <w:adjustRightInd w:val="0"/>
      <w:textAlignment w:val="baseline"/>
    </w:pPr>
    <w:rPr>
      <w:rFonts w:eastAsia="MS Mincho"/>
    </w:rPr>
  </w:style>
  <w:style w:type="paragraph" w:customStyle="1" w:styleId="Guidance">
    <w:name w:val="Guidance"/>
    <w:basedOn w:val="a3"/>
    <w:rsid w:val="00CB2233"/>
    <w:pPr>
      <w:overflowPunct w:val="0"/>
      <w:autoSpaceDE w:val="0"/>
      <w:autoSpaceDN w:val="0"/>
      <w:adjustRightInd w:val="0"/>
      <w:spacing w:before="0"/>
      <w:textAlignment w:val="baseline"/>
    </w:pPr>
    <w:rPr>
      <w:rFonts w:eastAsia="MS Mincho"/>
      <w:i/>
      <w:color w:val="0000FF"/>
    </w:rPr>
  </w:style>
  <w:style w:type="paragraph" w:customStyle="1" w:styleId="TitleText">
    <w:name w:val="Title Text"/>
    <w:basedOn w:val="a3"/>
    <w:next w:val="a3"/>
    <w:rsid w:val="00CB2233"/>
    <w:pPr>
      <w:overflowPunct w:val="0"/>
      <w:autoSpaceDE w:val="0"/>
      <w:autoSpaceDN w:val="0"/>
      <w:adjustRightInd w:val="0"/>
      <w:spacing w:before="0" w:after="220"/>
      <w:textAlignment w:val="baseline"/>
    </w:pPr>
    <w:rPr>
      <w:rFonts w:eastAsia="MS Mincho"/>
      <w:b/>
      <w:lang w:val="en-US"/>
    </w:rPr>
  </w:style>
  <w:style w:type="paragraph" w:customStyle="1" w:styleId="91">
    <w:name w:val="目录 91"/>
    <w:basedOn w:val="TOC8"/>
    <w:uiPriority w:val="39"/>
    <w:rsid w:val="00CB2233"/>
    <w:pPr>
      <w:keepNext w:val="0"/>
      <w:widowControl/>
      <w:overflowPunct w:val="0"/>
      <w:autoSpaceDE w:val="0"/>
      <w:autoSpaceDN w:val="0"/>
      <w:adjustRightInd w:val="0"/>
      <w:ind w:left="1418" w:hanging="1418"/>
      <w:textAlignment w:val="baseline"/>
    </w:pPr>
    <w:rPr>
      <w:rFonts w:eastAsia="MS Mincho"/>
      <w:lang w:val="en-GB" w:eastAsia="en-US"/>
    </w:rPr>
  </w:style>
  <w:style w:type="paragraph" w:customStyle="1" w:styleId="CRfront">
    <w:name w:val="CR_front"/>
    <w:next w:val="a3"/>
    <w:rsid w:val="00CB2233"/>
    <w:pPr>
      <w:spacing w:before="0" w:after="0"/>
      <w:ind w:left="0" w:firstLine="0"/>
    </w:pPr>
    <w:rPr>
      <w:rFonts w:ascii="Arial" w:eastAsia="MS Mincho" w:hAnsi="Arial"/>
      <w:lang w:val="en-GB" w:eastAsia="en-US"/>
    </w:rPr>
  </w:style>
  <w:style w:type="paragraph" w:customStyle="1" w:styleId="berschrift2Head2A2">
    <w:name w:val="Überschrift 2.Head2A.2"/>
    <w:basedOn w:val="11"/>
    <w:next w:val="a3"/>
    <w:rsid w:val="00CB2233"/>
    <w:pPr>
      <w:pBdr>
        <w:top w:val="none" w:sz="0" w:space="0" w:color="auto"/>
      </w:pBdr>
      <w:tabs>
        <w:tab w:val="clear" w:pos="360"/>
        <w:tab w:val="num" w:pos="851"/>
      </w:tabs>
      <w:spacing w:before="180"/>
      <w:ind w:left="851" w:hanging="851"/>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20"/>
    <w:next w:val="a3"/>
    <w:rsid w:val="00CB2233"/>
    <w:pPr>
      <w:numPr>
        <w:ilvl w:val="0"/>
      </w:numPr>
      <w:tabs>
        <w:tab w:val="num" w:pos="360"/>
        <w:tab w:val="num" w:pos="1440"/>
      </w:tabs>
      <w:spacing w:before="120"/>
      <w:ind w:left="1440" w:hanging="360"/>
      <w:outlineLvl w:val="2"/>
    </w:pPr>
    <w:rPr>
      <w:rFonts w:ascii="Arial" w:eastAsia="MS Mincho" w:hAnsi="Arial"/>
      <w:b w:val="0"/>
      <w:bCs w:val="0"/>
      <w:i w:val="0"/>
      <w:iCs w:val="0"/>
      <w:szCs w:val="20"/>
      <w:lang w:eastAsia="de-DE"/>
    </w:rPr>
  </w:style>
  <w:style w:type="paragraph" w:customStyle="1" w:styleId="Bullets">
    <w:name w:val="Bullets"/>
    <w:basedOn w:val="af4"/>
    <w:rsid w:val="00CB2233"/>
    <w:pPr>
      <w:widowControl w:val="0"/>
      <w:spacing w:before="0" w:after="0"/>
      <w:jc w:val="both"/>
    </w:pPr>
    <w:rPr>
      <w:rFonts w:ascii="Times New Roman" w:hAnsi="Times New Roman"/>
      <w:color w:val="0000FF"/>
      <w:kern w:val="2"/>
      <w:sz w:val="21"/>
      <w:lang w:val="en-US" w:eastAsia="zh-CN"/>
    </w:rPr>
  </w:style>
  <w:style w:type="paragraph" w:customStyle="1" w:styleId="BalloonText1">
    <w:name w:val="Balloon Text1"/>
    <w:basedOn w:val="a3"/>
    <w:semiHidden/>
    <w:rsid w:val="00CB2233"/>
    <w:pPr>
      <w:overflowPunct w:val="0"/>
      <w:autoSpaceDE w:val="0"/>
      <w:autoSpaceDN w:val="0"/>
      <w:adjustRightInd w:val="0"/>
      <w:spacing w:before="0"/>
      <w:textAlignment w:val="baseline"/>
    </w:pPr>
    <w:rPr>
      <w:rFonts w:ascii="Tahoma" w:eastAsia="MS Mincho" w:hAnsi="Tahoma" w:cs="Tahoma"/>
      <w:sz w:val="16"/>
      <w:szCs w:val="16"/>
    </w:rPr>
  </w:style>
  <w:style w:type="paragraph" w:customStyle="1" w:styleId="Normal-Figure">
    <w:name w:val="Normal-Figure"/>
    <w:basedOn w:val="a3"/>
    <w:rsid w:val="00CB2233"/>
    <w:pPr>
      <w:spacing w:before="360" w:after="0" w:line="240" w:lineRule="atLeast"/>
      <w:jc w:val="center"/>
    </w:pPr>
    <w:rPr>
      <w:rFonts w:eastAsia="MS Mincho"/>
      <w:lang w:val="en-US"/>
    </w:rPr>
  </w:style>
  <w:style w:type="paragraph" w:styleId="2b">
    <w:name w:val="Body Text Indent 2"/>
    <w:basedOn w:val="a3"/>
    <w:link w:val="2c"/>
    <w:locked/>
    <w:rsid w:val="00CB2233"/>
    <w:pPr>
      <w:spacing w:before="0"/>
      <w:ind w:leftChars="100" w:left="200"/>
    </w:pPr>
    <w:rPr>
      <w:rFonts w:eastAsia="MS Mincho"/>
    </w:rPr>
  </w:style>
  <w:style w:type="character" w:customStyle="1" w:styleId="2c">
    <w:name w:val="正文文本缩进 2 字符"/>
    <w:basedOn w:val="a4"/>
    <w:link w:val="2b"/>
    <w:rsid w:val="00CB2233"/>
    <w:rPr>
      <w:rFonts w:ascii="Times New Roman" w:eastAsia="MS Mincho" w:hAnsi="Times New Roman"/>
      <w:lang w:val="en-GB" w:eastAsia="ja-JP"/>
    </w:rPr>
  </w:style>
  <w:style w:type="character" w:customStyle="1" w:styleId="af">
    <w:name w:val="列表 字符"/>
    <w:link w:val="ae"/>
    <w:rsid w:val="00CB2233"/>
    <w:rPr>
      <w:rFonts w:ascii="Times New Roman" w:hAnsi="Times New Roman"/>
      <w:lang w:val="en-GB" w:eastAsia="ja-JP"/>
    </w:rPr>
  </w:style>
  <w:style w:type="character" w:customStyle="1" w:styleId="26">
    <w:name w:val="列表 2 字符"/>
    <w:link w:val="25"/>
    <w:rsid w:val="00CB2233"/>
    <w:rPr>
      <w:rFonts w:ascii="Times New Roman" w:hAnsi="Times New Roman"/>
      <w:lang w:val="en-GB" w:eastAsia="ja-JP"/>
    </w:rPr>
  </w:style>
  <w:style w:type="character" w:customStyle="1" w:styleId="35">
    <w:name w:val="列表 3 字符"/>
    <w:link w:val="34"/>
    <w:rsid w:val="00CB2233"/>
    <w:rPr>
      <w:rFonts w:ascii="Times New Roman" w:hAnsi="Times New Roman"/>
      <w:lang w:val="en-GB" w:eastAsia="ja-JP"/>
    </w:rPr>
  </w:style>
  <w:style w:type="paragraph" w:styleId="2d">
    <w:name w:val="List Continue 2"/>
    <w:basedOn w:val="a3"/>
    <w:locked/>
    <w:rsid w:val="00CB2233"/>
    <w:pPr>
      <w:spacing w:before="0"/>
      <w:ind w:leftChars="400" w:left="850"/>
    </w:pPr>
    <w:rPr>
      <w:rFonts w:eastAsia="MS Mincho"/>
    </w:rPr>
  </w:style>
  <w:style w:type="paragraph" w:styleId="2e">
    <w:name w:val="Body Text First Indent 2"/>
    <w:basedOn w:val="affff4"/>
    <w:link w:val="2f"/>
    <w:locked/>
    <w:rsid w:val="00CB2233"/>
    <w:pPr>
      <w:spacing w:after="180" w:line="240" w:lineRule="auto"/>
      <w:ind w:leftChars="400" w:left="851" w:firstLineChars="100" w:firstLine="210"/>
    </w:pPr>
    <w:rPr>
      <w:rFonts w:eastAsia="MS Mincho"/>
      <w:lang w:val="en-GB" w:eastAsia="en-US"/>
    </w:rPr>
  </w:style>
  <w:style w:type="character" w:customStyle="1" w:styleId="2f">
    <w:name w:val="正文文本首行缩进 2 字符"/>
    <w:basedOn w:val="affff5"/>
    <w:link w:val="2e"/>
    <w:rsid w:val="00CB2233"/>
    <w:rPr>
      <w:rFonts w:ascii="Times New Roman" w:eastAsia="MS Mincho" w:hAnsi="Times New Roman"/>
      <w:lang w:val="en-GB" w:eastAsia="en-US"/>
    </w:rPr>
  </w:style>
  <w:style w:type="paragraph" w:customStyle="1" w:styleId="List1">
    <w:name w:val="List 1"/>
    <w:basedOn w:val="a3"/>
    <w:rsid w:val="00CB2233"/>
    <w:pPr>
      <w:spacing w:before="0" w:after="120"/>
      <w:ind w:left="568" w:hanging="284"/>
    </w:pPr>
    <w:rPr>
      <w:rFonts w:ascii="Arial" w:eastAsia="MS Mincho" w:hAnsi="Arial"/>
      <w:szCs w:val="22"/>
    </w:rPr>
  </w:style>
  <w:style w:type="paragraph" w:customStyle="1" w:styleId="assocaitedwith">
    <w:name w:val="assocaited with"/>
    <w:basedOn w:val="a3"/>
    <w:rsid w:val="00CB2233"/>
    <w:pPr>
      <w:spacing w:before="0"/>
      <w:jc w:val="center"/>
    </w:pPr>
    <w:rPr>
      <w:rFonts w:eastAsia="MS Mincho"/>
    </w:rPr>
  </w:style>
  <w:style w:type="paragraph" w:customStyle="1" w:styleId="Nor">
    <w:name w:val="Nor'"/>
    <w:basedOn w:val="assocaitedwith"/>
    <w:rsid w:val="00CB2233"/>
    <w:rPr>
      <w:b/>
    </w:rPr>
  </w:style>
  <w:style w:type="table" w:styleId="2f0">
    <w:name w:val="Table Classic 2"/>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5"/>
    <w:locked/>
    <w:rsid w:val="00CB2233"/>
    <w:pPr>
      <w:spacing w:before="0"/>
      <w:ind w:left="0" w:firstLine="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6">
    <w:name w:val="Table Theme"/>
    <w:basedOn w:val="a5"/>
    <w:locked/>
    <w:rsid w:val="00CB2233"/>
    <w:pPr>
      <w:spacing w:before="0"/>
      <w:ind w:left="0" w:firstLine="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5"/>
    <w:locked/>
    <w:rsid w:val="00CB2233"/>
    <w:pPr>
      <w:spacing w:before="0"/>
      <w:ind w:left="0" w:firstLine="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5"/>
    <w:uiPriority w:val="61"/>
    <w:rsid w:val="00CB2233"/>
    <w:pPr>
      <w:spacing w:before="0" w:after="0"/>
      <w:ind w:left="0" w:firstLine="0"/>
    </w:pPr>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CB2233"/>
    <w:pPr>
      <w:spacing w:before="0" w:after="0"/>
      <w:ind w:left="0" w:firstLine="0"/>
    </w:pPr>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CB2233"/>
    <w:pPr>
      <w:spacing w:before="0" w:after="0"/>
      <w:ind w:left="0" w:firstLine="0"/>
    </w:pPr>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locked/>
    <w:rsid w:val="00CB2233"/>
    <w:pPr>
      <w:spacing w:before="0"/>
      <w:ind w:left="0" w:firstLine="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5"/>
    <w:locked/>
    <w:rsid w:val="00CB2233"/>
    <w:pPr>
      <w:spacing w:before="0"/>
      <w:ind w:left="0" w:firstLine="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5"/>
    <w:locked/>
    <w:rsid w:val="00CB2233"/>
    <w:pPr>
      <w:spacing w:before="0"/>
      <w:ind w:left="0" w:firstLine="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7">
    <w:name w:val="Table Elegant"/>
    <w:basedOn w:val="a5"/>
    <w:locked/>
    <w:rsid w:val="00CB2233"/>
    <w:pPr>
      <w:spacing w:before="0"/>
      <w:ind w:left="0" w:firstLine="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3"/>
    <w:next w:val="a3"/>
    <w:link w:val="MTDisplayEquationChar"/>
    <w:rsid w:val="00CB2233"/>
    <w:pPr>
      <w:widowControl w:val="0"/>
      <w:tabs>
        <w:tab w:val="center" w:pos="4160"/>
        <w:tab w:val="right" w:pos="8300"/>
      </w:tabs>
      <w:spacing w:before="0" w:after="0"/>
      <w:jc w:val="both"/>
    </w:pPr>
    <w:rPr>
      <w:rFonts w:ascii="Calibri" w:hAnsi="Calibri"/>
      <w:kern w:val="2"/>
      <w:sz w:val="21"/>
      <w:szCs w:val="22"/>
      <w:lang w:val="en-US" w:eastAsia="zh-CN"/>
    </w:rPr>
  </w:style>
  <w:style w:type="character" w:customStyle="1" w:styleId="MTDisplayEquationChar">
    <w:name w:val="MTDisplayEquation Char"/>
    <w:link w:val="MTDisplayEquation"/>
    <w:rsid w:val="00CB2233"/>
    <w:rPr>
      <w:rFonts w:ascii="Calibri" w:hAnsi="Calibri"/>
      <w:kern w:val="2"/>
      <w:sz w:val="21"/>
      <w:szCs w:val="22"/>
    </w:rPr>
  </w:style>
  <w:style w:type="paragraph" w:customStyle="1" w:styleId="affff8">
    <w:name w:val="样式 正文"/>
    <w:basedOn w:val="a3"/>
    <w:link w:val="Char0"/>
    <w:rsid w:val="00CB2233"/>
    <w:pPr>
      <w:widowControl w:val="0"/>
      <w:spacing w:before="0" w:after="0"/>
      <w:ind w:firstLineChars="200" w:firstLine="420"/>
      <w:jc w:val="both"/>
    </w:pPr>
    <w:rPr>
      <w:rFonts w:cs="宋体"/>
      <w:kern w:val="2"/>
      <w:sz w:val="21"/>
      <w:lang w:val="en-US" w:eastAsia="zh-CN"/>
    </w:rPr>
  </w:style>
  <w:style w:type="character" w:customStyle="1" w:styleId="Char0">
    <w:name w:val="样式 正文 Char"/>
    <w:link w:val="affff8"/>
    <w:rsid w:val="00CB2233"/>
    <w:rPr>
      <w:rFonts w:ascii="Times New Roman" w:hAnsi="Times New Roman" w:cs="宋体"/>
      <w:kern w:val="2"/>
      <w:sz w:val="21"/>
    </w:rPr>
  </w:style>
  <w:style w:type="paragraph" w:customStyle="1" w:styleId="affff9">
    <w:name w:val="公式"/>
    <w:basedOn w:val="a3"/>
    <w:rsid w:val="00CB2233"/>
    <w:pPr>
      <w:widowControl w:val="0"/>
      <w:spacing w:before="0" w:after="0"/>
      <w:ind w:firstLine="420"/>
      <w:jc w:val="right"/>
    </w:pPr>
    <w:rPr>
      <w:rFonts w:cs="宋体"/>
      <w:kern w:val="2"/>
      <w:sz w:val="21"/>
      <w:lang w:val="en-US" w:eastAsia="zh-CN"/>
    </w:rPr>
  </w:style>
  <w:style w:type="paragraph" w:customStyle="1" w:styleId="Normal9pointspacing">
    <w:name w:val="Normal 9 point spacing"/>
    <w:basedOn w:val="af4"/>
    <w:link w:val="Normal9pointspacingChar"/>
    <w:qFormat/>
    <w:rsid w:val="00CB2233"/>
    <w:pPr>
      <w:spacing w:before="180" w:after="60"/>
      <w:jc w:val="both"/>
    </w:pPr>
    <w:rPr>
      <w:rFonts w:ascii="Times New Roman" w:eastAsia="MS Mincho" w:hAnsi="Times New Roman"/>
      <w:szCs w:val="24"/>
    </w:rPr>
  </w:style>
  <w:style w:type="character" w:customStyle="1" w:styleId="Normal9pointspacingChar">
    <w:name w:val="Normal 9 point spacing Char"/>
    <w:link w:val="Normal9pointspacing"/>
    <w:rsid w:val="00CB2233"/>
    <w:rPr>
      <w:rFonts w:ascii="Times New Roman" w:eastAsia="MS Mincho" w:hAnsi="Times New Roman"/>
      <w:szCs w:val="24"/>
      <w:lang w:val="en-GB" w:eastAsia="en-US"/>
    </w:rPr>
  </w:style>
  <w:style w:type="paragraph" w:customStyle="1" w:styleId="Doc-title">
    <w:name w:val="Doc-title"/>
    <w:basedOn w:val="a3"/>
    <w:link w:val="Doc-titleChar"/>
    <w:qFormat/>
    <w:rsid w:val="00CB2233"/>
    <w:pPr>
      <w:spacing w:before="60" w:after="0"/>
      <w:ind w:left="1259" w:hanging="1259"/>
    </w:pPr>
    <w:rPr>
      <w:rFonts w:ascii="Arial" w:hAnsi="Arial" w:cs="Arial"/>
      <w:lang w:val="en-US" w:eastAsia="zh-CN"/>
    </w:rPr>
  </w:style>
  <w:style w:type="paragraph" w:customStyle="1" w:styleId="onecomwebmail-msonormal">
    <w:name w:val="onecomwebmail-msonormal"/>
    <w:basedOn w:val="a3"/>
    <w:rsid w:val="00CB2233"/>
    <w:pPr>
      <w:spacing w:before="100" w:beforeAutospacing="1" w:after="100" w:afterAutospacing="1"/>
    </w:pPr>
    <w:rPr>
      <w:rFonts w:eastAsia="Times New Roman"/>
      <w:sz w:val="24"/>
      <w:szCs w:val="24"/>
      <w:lang w:val="en-US" w:eastAsia="en-US"/>
    </w:rPr>
  </w:style>
  <w:style w:type="paragraph" w:styleId="affffa">
    <w:name w:val="table of figures"/>
    <w:basedOn w:val="a3"/>
    <w:next w:val="a3"/>
    <w:uiPriority w:val="99"/>
    <w:locked/>
    <w:rsid w:val="00CB2233"/>
    <w:pPr>
      <w:spacing w:before="0" w:after="160" w:line="259" w:lineRule="auto"/>
      <w:ind w:left="1418" w:hanging="1418"/>
    </w:pPr>
    <w:rPr>
      <w:rFonts w:ascii="Calibri" w:eastAsia="Calibri" w:hAnsi="Calibri"/>
      <w:b/>
      <w:sz w:val="22"/>
      <w:szCs w:val="22"/>
      <w:lang w:val="en-US" w:eastAsia="en-US"/>
    </w:rPr>
  </w:style>
  <w:style w:type="paragraph" w:styleId="affffb">
    <w:name w:val="index heading"/>
    <w:basedOn w:val="a3"/>
    <w:next w:val="a3"/>
    <w:locked/>
    <w:rsid w:val="00CB2233"/>
    <w:pPr>
      <w:pBdr>
        <w:top w:val="single" w:sz="12" w:space="0" w:color="auto"/>
      </w:pBdr>
      <w:spacing w:before="360" w:after="240"/>
    </w:pPr>
    <w:rPr>
      <w:b/>
      <w:i/>
      <w:sz w:val="26"/>
      <w:lang w:eastAsia="en-US"/>
    </w:rPr>
  </w:style>
  <w:style w:type="paragraph" w:customStyle="1" w:styleId="NumberedList">
    <w:name w:val="Numbered List"/>
    <w:basedOn w:val="a3"/>
    <w:rsid w:val="00CB2233"/>
    <w:pPr>
      <w:numPr>
        <w:numId w:val="37"/>
      </w:numPr>
      <w:spacing w:before="0" w:after="0"/>
      <w:jc w:val="both"/>
    </w:pPr>
    <w:rPr>
      <w:rFonts w:eastAsia="MS Mincho"/>
      <w:lang w:eastAsia="en-US"/>
    </w:rPr>
  </w:style>
  <w:style w:type="paragraph" w:customStyle="1" w:styleId="FigureCaption">
    <w:name w:val="Figure Caption"/>
    <w:aliases w:val="fc Char,Figure Caption Char"/>
    <w:basedOn w:val="a3"/>
    <w:rsid w:val="00CB2233"/>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a3"/>
    <w:next w:val="a3"/>
    <w:autoRedefine/>
    <w:rsid w:val="00CB2233"/>
    <w:pPr>
      <w:spacing w:after="120" w:line="240" w:lineRule="atLeast"/>
      <w:jc w:val="right"/>
    </w:pPr>
    <w:rPr>
      <w:sz w:val="22"/>
      <w:lang w:val="en-US" w:eastAsia="en-US"/>
    </w:rPr>
  </w:style>
  <w:style w:type="paragraph" w:customStyle="1" w:styleId="multifig">
    <w:name w:val="multifig"/>
    <w:basedOn w:val="a3"/>
    <w:rsid w:val="00CB2233"/>
    <w:pPr>
      <w:keepNext/>
      <w:tabs>
        <w:tab w:val="center" w:pos="2160"/>
        <w:tab w:val="center" w:pos="6480"/>
      </w:tabs>
      <w:spacing w:before="0" w:after="0" w:line="240" w:lineRule="atLeast"/>
    </w:pPr>
    <w:rPr>
      <w:sz w:val="24"/>
      <w:lang w:val="en-US" w:eastAsia="en-US"/>
    </w:rPr>
  </w:style>
  <w:style w:type="paragraph" w:customStyle="1" w:styleId="TableCaption">
    <w:name w:val="TableCaption"/>
    <w:basedOn w:val="a3"/>
    <w:rsid w:val="00CB2233"/>
    <w:pPr>
      <w:keepNext/>
      <w:tabs>
        <w:tab w:val="left" w:pos="936"/>
      </w:tabs>
      <w:spacing w:after="60"/>
      <w:ind w:left="936" w:hanging="936"/>
      <w:jc w:val="both"/>
    </w:pPr>
    <w:rPr>
      <w:sz w:val="22"/>
      <w:lang w:val="en-US" w:eastAsia="en-US"/>
    </w:rPr>
  </w:style>
  <w:style w:type="paragraph" w:customStyle="1" w:styleId="EquationNumbered">
    <w:name w:val="Equation Numbered"/>
    <w:basedOn w:val="a3"/>
    <w:rsid w:val="00CB2233"/>
    <w:pPr>
      <w:tabs>
        <w:tab w:val="center" w:pos="4320"/>
        <w:tab w:val="right" w:pos="8640"/>
      </w:tabs>
      <w:spacing w:before="60" w:after="60" w:line="300" w:lineRule="atLeast"/>
    </w:pPr>
    <w:rPr>
      <w:sz w:val="22"/>
      <w:lang w:val="en-US" w:eastAsia="en-US"/>
    </w:rPr>
  </w:style>
  <w:style w:type="paragraph" w:customStyle="1" w:styleId="Style10ptChar">
    <w:name w:val="Style 10 pt Char"/>
    <w:basedOn w:val="a3"/>
    <w:rsid w:val="00CB2233"/>
    <w:pPr>
      <w:spacing w:after="0" w:line="240" w:lineRule="exact"/>
      <w:jc w:val="both"/>
    </w:pPr>
    <w:rPr>
      <w:rFonts w:eastAsia="MS Mincho"/>
      <w:lang w:val="en-US" w:eastAsia="en-US"/>
    </w:rPr>
  </w:style>
  <w:style w:type="character" w:customStyle="1" w:styleId="Style10ptCharChar">
    <w:name w:val="Style 10 pt Char Char"/>
    <w:rsid w:val="00CB2233"/>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CB2233"/>
    <w:pPr>
      <w:spacing w:before="60" w:after="60" w:line="240" w:lineRule="exact"/>
      <w:jc w:val="both"/>
    </w:pPr>
    <w:rPr>
      <w:rFonts w:eastAsia="MS Mincho"/>
      <w:b/>
      <w:lang w:val="en-US" w:eastAsia="en-US"/>
    </w:rPr>
  </w:style>
  <w:style w:type="character" w:customStyle="1" w:styleId="Style10ptBoldCharChar">
    <w:name w:val="Style 10 pt Bold Char Char"/>
    <w:rsid w:val="00CB2233"/>
    <w:rPr>
      <w:rFonts w:ascii="Arial" w:eastAsia="MS Mincho" w:hAnsi="Arial" w:cs="Arial"/>
      <w:b/>
      <w:color w:val="0000FF"/>
      <w:kern w:val="2"/>
      <w:lang w:val="en-US" w:eastAsia="en-US" w:bidi="ar-SA"/>
    </w:rPr>
  </w:style>
  <w:style w:type="paragraph" w:styleId="HTML">
    <w:name w:val="HTML Preformatted"/>
    <w:basedOn w:val="a3"/>
    <w:link w:val="HTML1"/>
    <w:uiPriority w:val="99"/>
    <w:locked/>
    <w:rsid w:val="00CB2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Batang" w:hAnsi="Courier New" w:cs="Courier New"/>
      <w:lang w:val="en-US" w:eastAsia="ko-KR"/>
    </w:rPr>
  </w:style>
  <w:style w:type="character" w:customStyle="1" w:styleId="HTML0">
    <w:name w:val="HTML 预设格式 字符"/>
    <w:basedOn w:val="a4"/>
    <w:link w:val="HTML10"/>
    <w:uiPriority w:val="99"/>
    <w:semiHidden/>
    <w:rsid w:val="00CB2233"/>
    <w:rPr>
      <w:rFonts w:ascii="Courier New" w:hAnsi="Courier New" w:cs="Courier New"/>
      <w:lang w:val="en-GB" w:eastAsia="ja-JP"/>
    </w:rPr>
  </w:style>
  <w:style w:type="character" w:customStyle="1" w:styleId="HTML1">
    <w:name w:val="HTML 预设格式 字符1"/>
    <w:basedOn w:val="a4"/>
    <w:link w:val="HTML"/>
    <w:uiPriority w:val="99"/>
    <w:rsid w:val="00CB2233"/>
    <w:rPr>
      <w:rFonts w:ascii="Courier New" w:eastAsia="Batang" w:hAnsi="Courier New" w:cs="Courier New"/>
      <w:lang w:eastAsia="ko-KR"/>
    </w:rPr>
  </w:style>
  <w:style w:type="paragraph" w:customStyle="1" w:styleId="Bullet0">
    <w:name w:val="Bullet"/>
    <w:basedOn w:val="a3"/>
    <w:rsid w:val="00CB2233"/>
    <w:pPr>
      <w:numPr>
        <w:numId w:val="36"/>
      </w:numPr>
      <w:tabs>
        <w:tab w:val="clear" w:pos="1440"/>
        <w:tab w:val="num" w:pos="432"/>
      </w:tabs>
      <w:spacing w:before="0" w:after="0"/>
      <w:ind w:left="432" w:hanging="432"/>
    </w:pPr>
    <w:rPr>
      <w:sz w:val="24"/>
      <w:szCs w:val="24"/>
      <w:lang w:val="en-US" w:eastAsia="en-US"/>
    </w:rPr>
  </w:style>
  <w:style w:type="character" w:customStyle="1" w:styleId="FigureCaption1">
    <w:name w:val="Figure Caption1"/>
    <w:aliases w:val="fc Char1,Figure Caption Char Char"/>
    <w:rsid w:val="00CB2233"/>
    <w:rPr>
      <w:rFonts w:ascii="Arial" w:eastAsia="????" w:hAnsi="Arial" w:cs="Arial"/>
      <w:color w:val="0000FF"/>
      <w:kern w:val="2"/>
      <w:lang w:val="en-US" w:eastAsia="en-US" w:bidi="ar-SA"/>
    </w:rPr>
  </w:style>
  <w:style w:type="paragraph" w:customStyle="1" w:styleId="FigureCentered">
    <w:name w:val="FigureCentered"/>
    <w:basedOn w:val="a3"/>
    <w:next w:val="a3"/>
    <w:rsid w:val="00CB2233"/>
    <w:pPr>
      <w:keepNext/>
      <w:spacing w:before="60" w:after="60" w:line="240" w:lineRule="atLeast"/>
      <w:jc w:val="center"/>
    </w:pPr>
    <w:rPr>
      <w:sz w:val="24"/>
      <w:lang w:val="en-US" w:eastAsia="en-US"/>
    </w:rPr>
  </w:style>
  <w:style w:type="character" w:customStyle="1" w:styleId="Equation-NumberedChar">
    <w:name w:val="Equation-Numbered Char"/>
    <w:rsid w:val="00CB2233"/>
    <w:rPr>
      <w:rFonts w:ascii="Arial" w:eastAsia="宋体" w:hAnsi="Arial" w:cs="Arial"/>
      <w:color w:val="0000FF"/>
      <w:kern w:val="2"/>
      <w:sz w:val="22"/>
      <w:lang w:val="en-US" w:eastAsia="en-US" w:bidi="ar-SA"/>
    </w:rPr>
  </w:style>
  <w:style w:type="paragraph" w:customStyle="1" w:styleId="item">
    <w:name w:val="item"/>
    <w:basedOn w:val="a3"/>
    <w:rsid w:val="00CB2233"/>
    <w:pPr>
      <w:numPr>
        <w:numId w:val="38"/>
      </w:numPr>
      <w:spacing w:before="0" w:after="0"/>
      <w:jc w:val="both"/>
    </w:pPr>
    <w:rPr>
      <w:rFonts w:eastAsia="MS Mincho"/>
      <w:lang w:eastAsia="en-US"/>
    </w:rPr>
  </w:style>
  <w:style w:type="paragraph" w:customStyle="1" w:styleId="PaperTableCell">
    <w:name w:val="PaperTableCell"/>
    <w:basedOn w:val="a3"/>
    <w:rsid w:val="00CB2233"/>
    <w:pPr>
      <w:spacing w:before="0" w:after="0"/>
      <w:jc w:val="both"/>
    </w:pPr>
    <w:rPr>
      <w:sz w:val="16"/>
      <w:szCs w:val="24"/>
      <w:lang w:val="en-US" w:eastAsia="en-US"/>
    </w:rPr>
  </w:style>
  <w:style w:type="character" w:styleId="affffc">
    <w:name w:val="line number"/>
    <w:locked/>
    <w:rsid w:val="00CB2233"/>
    <w:rPr>
      <w:rFonts w:ascii="Arial" w:eastAsia="宋体" w:hAnsi="Arial" w:cs="Arial"/>
      <w:color w:val="0000FF"/>
      <w:kern w:val="2"/>
      <w:sz w:val="18"/>
      <w:lang w:val="en-US" w:eastAsia="zh-CN" w:bidi="ar-SA"/>
    </w:rPr>
  </w:style>
  <w:style w:type="paragraph" w:customStyle="1" w:styleId="figure0">
    <w:name w:val="figure"/>
    <w:basedOn w:val="a3"/>
    <w:rsid w:val="00CB2233"/>
    <w:pPr>
      <w:keepNext/>
      <w:keepLines/>
      <w:spacing w:before="60" w:after="60" w:line="240" w:lineRule="atLeast"/>
      <w:jc w:val="center"/>
    </w:pPr>
    <w:rPr>
      <w:lang w:val="en-US" w:eastAsia="en-US"/>
    </w:rPr>
  </w:style>
  <w:style w:type="character" w:customStyle="1" w:styleId="moz-txt-tag">
    <w:name w:val="moz-txt-tag"/>
    <w:rsid w:val="00CB2233"/>
    <w:rPr>
      <w:rFonts w:ascii="Arial" w:eastAsia="宋体" w:hAnsi="Arial" w:cs="Arial"/>
      <w:color w:val="0000FF"/>
      <w:kern w:val="2"/>
      <w:lang w:val="en-US" w:eastAsia="zh-CN" w:bidi="ar-SA"/>
    </w:rPr>
  </w:style>
  <w:style w:type="character" w:customStyle="1" w:styleId="GuidanceChar">
    <w:name w:val="Guidance Char"/>
    <w:rsid w:val="00CB2233"/>
    <w:rPr>
      <w:i/>
      <w:color w:val="0000FF"/>
      <w:lang w:val="en-GB" w:eastAsia="en-US" w:bidi="ar-SA"/>
    </w:rPr>
  </w:style>
  <w:style w:type="paragraph" w:styleId="3a">
    <w:name w:val="Body Text Indent 3"/>
    <w:basedOn w:val="a3"/>
    <w:link w:val="3b"/>
    <w:locked/>
    <w:rsid w:val="00CB2233"/>
    <w:pPr>
      <w:overflowPunct w:val="0"/>
      <w:autoSpaceDE w:val="0"/>
      <w:autoSpaceDN w:val="0"/>
      <w:adjustRightInd w:val="0"/>
      <w:spacing w:before="0" w:after="0"/>
      <w:ind w:left="1080"/>
      <w:textAlignment w:val="baseline"/>
    </w:pPr>
    <w:rPr>
      <w:lang w:val="en-US"/>
    </w:rPr>
  </w:style>
  <w:style w:type="character" w:customStyle="1" w:styleId="3b">
    <w:name w:val="正文文本缩进 3 字符"/>
    <w:basedOn w:val="a4"/>
    <w:link w:val="3a"/>
    <w:rsid w:val="00CB2233"/>
    <w:rPr>
      <w:rFonts w:ascii="Times New Roman" w:hAnsi="Times New Roman"/>
      <w:lang w:eastAsia="ja-JP"/>
    </w:rPr>
  </w:style>
  <w:style w:type="paragraph" w:customStyle="1" w:styleId="CharCharCharCharCharChar1CharChar">
    <w:name w:val="Char Char Char Char Char Char1 Char Char"/>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paragraph" w:customStyle="1" w:styleId="numberedlist0">
    <w:name w:val="numbered list"/>
    <w:basedOn w:val="ad"/>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ist">
    <w:name w:val="TabList"/>
    <w:basedOn w:val="a3"/>
    <w:rsid w:val="00CB2233"/>
    <w:pPr>
      <w:tabs>
        <w:tab w:val="left" w:pos="1134"/>
      </w:tabs>
      <w:overflowPunct w:val="0"/>
      <w:autoSpaceDE w:val="0"/>
      <w:autoSpaceDN w:val="0"/>
      <w:adjustRightInd w:val="0"/>
      <w:spacing w:before="0" w:after="0"/>
      <w:textAlignment w:val="baseline"/>
    </w:pPr>
    <w:rPr>
      <w:rFonts w:eastAsia="MS Mincho"/>
      <w:lang w:eastAsia="en-GB"/>
    </w:rPr>
  </w:style>
  <w:style w:type="paragraph" w:customStyle="1" w:styleId="tabletext0">
    <w:name w:val="table text"/>
    <w:basedOn w:val="a3"/>
    <w:next w:val="table"/>
    <w:rsid w:val="00CB2233"/>
    <w:pPr>
      <w:overflowPunct w:val="0"/>
      <w:autoSpaceDE w:val="0"/>
      <w:autoSpaceDN w:val="0"/>
      <w:adjustRightInd w:val="0"/>
      <w:spacing w:before="0" w:after="0"/>
      <w:textAlignment w:val="baseline"/>
    </w:pPr>
    <w:rPr>
      <w:rFonts w:eastAsia="MS Mincho"/>
      <w:i/>
      <w:lang w:eastAsia="en-GB"/>
    </w:rPr>
  </w:style>
  <w:style w:type="paragraph" w:customStyle="1" w:styleId="table">
    <w:name w:val="table"/>
    <w:basedOn w:val="a3"/>
    <w:next w:val="a3"/>
    <w:rsid w:val="00CB2233"/>
    <w:pPr>
      <w:overflowPunct w:val="0"/>
      <w:autoSpaceDE w:val="0"/>
      <w:autoSpaceDN w:val="0"/>
      <w:adjustRightInd w:val="0"/>
      <w:spacing w:before="0" w:after="0"/>
      <w:jc w:val="center"/>
      <w:textAlignment w:val="baseline"/>
    </w:pPr>
    <w:rPr>
      <w:rFonts w:eastAsia="MS Mincho"/>
      <w:lang w:val="en-US" w:eastAsia="en-GB"/>
    </w:rPr>
  </w:style>
  <w:style w:type="paragraph" w:customStyle="1" w:styleId="HE">
    <w:name w:val="HE"/>
    <w:basedOn w:val="a3"/>
    <w:rsid w:val="00CB2233"/>
    <w:pPr>
      <w:overflowPunct w:val="0"/>
      <w:autoSpaceDE w:val="0"/>
      <w:autoSpaceDN w:val="0"/>
      <w:adjustRightInd w:val="0"/>
      <w:spacing w:before="0" w:after="0"/>
      <w:textAlignment w:val="baseline"/>
    </w:pPr>
    <w:rPr>
      <w:rFonts w:eastAsia="MS Mincho"/>
      <w:b/>
      <w:lang w:eastAsia="en-GB"/>
    </w:rPr>
  </w:style>
  <w:style w:type="paragraph" w:customStyle="1" w:styleId="text0">
    <w:name w:val="text"/>
    <w:basedOn w:val="a3"/>
    <w:link w:val="textChar0"/>
    <w:qFormat/>
    <w:rsid w:val="00CB2233"/>
    <w:pPr>
      <w:widowControl w:val="0"/>
      <w:overflowPunct w:val="0"/>
      <w:autoSpaceDE w:val="0"/>
      <w:autoSpaceDN w:val="0"/>
      <w:adjustRightInd w:val="0"/>
      <w:spacing w:before="0" w:after="240"/>
      <w:jc w:val="both"/>
      <w:textAlignment w:val="baseline"/>
    </w:pPr>
    <w:rPr>
      <w:rFonts w:eastAsia="Times New Roman"/>
      <w:sz w:val="24"/>
      <w:lang w:val="en-AU" w:eastAsia="en-GB"/>
    </w:rPr>
  </w:style>
  <w:style w:type="paragraph" w:customStyle="1" w:styleId="textintend1">
    <w:name w:val="text intend 1"/>
    <w:basedOn w:val="text0"/>
    <w:rsid w:val="00CB2233"/>
    <w:pPr>
      <w:widowControl/>
      <w:numPr>
        <w:numId w:val="39"/>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CB2233"/>
    <w:pPr>
      <w:widowControl/>
      <w:numPr>
        <w:numId w:val="40"/>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CB2233"/>
    <w:pPr>
      <w:widowControl/>
      <w:numPr>
        <w:numId w:val="41"/>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3"/>
    <w:qFormat/>
    <w:rsid w:val="00CB2233"/>
    <w:pPr>
      <w:widowControl w:val="0"/>
      <w:numPr>
        <w:numId w:val="42"/>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a3"/>
    <w:rsid w:val="00CB22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3"/>
    <w:rsid w:val="00CB2233"/>
    <w:pPr>
      <w:overflowPunct w:val="0"/>
      <w:autoSpaceDE w:val="0"/>
      <w:autoSpaceDN w:val="0"/>
      <w:adjustRightInd w:val="0"/>
      <w:spacing w:before="0" w:after="0" w:line="240" w:lineRule="exact"/>
      <w:jc w:val="center"/>
      <w:textAlignment w:val="baseline"/>
    </w:pPr>
    <w:rPr>
      <w:rFonts w:eastAsia="Times New Roman"/>
      <w:sz w:val="16"/>
      <w:lang w:val="en-US"/>
    </w:rPr>
  </w:style>
  <w:style w:type="paragraph" w:customStyle="1" w:styleId="h60">
    <w:name w:val="h6"/>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b11">
    <w:name w:val="b1"/>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
    <w:name w:val="Char Char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B2233"/>
    <w:rPr>
      <w:rFonts w:ascii="Arial" w:hAnsi="Arial"/>
      <w:sz w:val="24"/>
      <w:lang w:val="en-GB" w:eastAsia="ja-JP" w:bidi="ar-SA"/>
    </w:rPr>
  </w:style>
  <w:style w:type="paragraph" w:customStyle="1" w:styleId="NormalAfter3pt">
    <w:name w:val="Normal + After:  3 pt"/>
    <w:basedOn w:val="a3"/>
    <w:rsid w:val="00CB2233"/>
    <w:pPr>
      <w:tabs>
        <w:tab w:val="num" w:pos="2560"/>
      </w:tabs>
      <w:spacing w:before="0"/>
      <w:ind w:left="2560" w:hanging="357"/>
    </w:pPr>
    <w:rPr>
      <w:rFonts w:eastAsia="Times New Roman"/>
      <w:lang w:val="en-AU" w:eastAsia="ko-KR"/>
    </w:rPr>
  </w:style>
  <w:style w:type="character" w:customStyle="1" w:styleId="CharChar5">
    <w:name w:val="Char Char5"/>
    <w:semiHidden/>
    <w:rsid w:val="00CB2233"/>
    <w:rPr>
      <w:rFonts w:ascii="Times New Roman" w:hAnsi="Times New Roman"/>
      <w:lang w:eastAsia="en-US"/>
    </w:rPr>
  </w:style>
  <w:style w:type="paragraph" w:customStyle="1" w:styleId="CharChar3CharCharCharCharCharChar">
    <w:name w:val="Char Char3 Char Char Char Char Char Char"/>
    <w:semiHidden/>
    <w:rsid w:val="00CB223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TableCell1">
    <w:name w:val="Table Cell"/>
    <w:basedOn w:val="TAC"/>
    <w:link w:val="TableCellChar"/>
    <w:qFormat/>
    <w:rsid w:val="00CB2233"/>
    <w:pPr>
      <w:overflowPunct w:val="0"/>
      <w:autoSpaceDE w:val="0"/>
      <w:autoSpaceDN w:val="0"/>
      <w:adjustRightInd w:val="0"/>
      <w:spacing w:before="0"/>
    </w:pPr>
    <w:rPr>
      <w:lang w:val="en-US" w:eastAsia="zh-CN"/>
    </w:rPr>
  </w:style>
  <w:style w:type="character" w:customStyle="1" w:styleId="TableCellChar">
    <w:name w:val="Table Cell Char"/>
    <w:link w:val="TableCell1"/>
    <w:rsid w:val="00CB2233"/>
    <w:rPr>
      <w:rFonts w:ascii="Arial" w:hAnsi="Arial"/>
      <w:sz w:val="18"/>
    </w:rPr>
  </w:style>
  <w:style w:type="paragraph" w:customStyle="1" w:styleId="CharCharCharCharCharChar1CharChar1">
    <w:name w:val="Char Char Char Char Char Char1 Char Char1"/>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numbering" w:customStyle="1" w:styleId="1c">
    <w:name w:val="无列表1"/>
    <w:next w:val="a6"/>
    <w:uiPriority w:val="99"/>
    <w:semiHidden/>
    <w:unhideWhenUsed/>
    <w:rsid w:val="00CB2233"/>
  </w:style>
  <w:style w:type="character" w:customStyle="1" w:styleId="opdicttext22">
    <w:name w:val="op_dict_text22"/>
    <w:rsid w:val="00CB2233"/>
  </w:style>
  <w:style w:type="character" w:customStyle="1" w:styleId="def">
    <w:name w:val="def"/>
    <w:rsid w:val="00CB2233"/>
  </w:style>
  <w:style w:type="character" w:customStyle="1" w:styleId="high-light-bg4">
    <w:name w:val="high-light-bg4"/>
    <w:rsid w:val="00CB2233"/>
  </w:style>
  <w:style w:type="character" w:customStyle="1" w:styleId="TitleChar2">
    <w:name w:val="Title Char2"/>
    <w:uiPriority w:val="10"/>
    <w:locked/>
    <w:rsid w:val="00CB2233"/>
    <w:rPr>
      <w:rFonts w:ascii="Cambria" w:eastAsia="宋体" w:hAnsi="Cambria" w:cs="Times New Roman"/>
      <w:spacing w:val="-10"/>
      <w:kern w:val="28"/>
      <w:sz w:val="56"/>
      <w:szCs w:val="56"/>
      <w:lang w:val="en-GB" w:eastAsia="ja-JP"/>
    </w:rPr>
  </w:style>
  <w:style w:type="paragraph" w:customStyle="1" w:styleId="Heading1unnumbered">
    <w:name w:val="Heading 1 unnumbered"/>
    <w:basedOn w:val="11"/>
    <w:next w:val="af4"/>
    <w:rsid w:val="00CB2233"/>
    <w:pPr>
      <w:keepLines w:val="0"/>
      <w:pBdr>
        <w:top w:val="none" w:sz="0" w:space="0" w:color="auto"/>
      </w:pBdr>
      <w:tabs>
        <w:tab w:val="left" w:pos="0"/>
      </w:tabs>
      <w:spacing w:before="360" w:after="240"/>
      <w:outlineLvl w:val="9"/>
    </w:pPr>
    <w:rPr>
      <w:rFonts w:ascii="Times New Roman" w:eastAsia="MS Gothic" w:hAnsi="Times New Roman"/>
      <w:b w:val="0"/>
      <w:bCs w:val="0"/>
      <w:kern w:val="28"/>
      <w:szCs w:val="20"/>
    </w:rPr>
  </w:style>
  <w:style w:type="paragraph" w:customStyle="1" w:styleId="lptext">
    <w:name w:val="lˆptext"/>
    <w:basedOn w:val="a3"/>
    <w:rsid w:val="00CB2233"/>
    <w:pPr>
      <w:spacing w:before="100" w:after="100"/>
      <w:ind w:left="860"/>
    </w:pPr>
    <w:rPr>
      <w:rFonts w:ascii="Times" w:eastAsia="MS Gothic" w:hAnsi="Times"/>
      <w:sz w:val="24"/>
    </w:rPr>
  </w:style>
  <w:style w:type="paragraph" w:customStyle="1" w:styleId="ListBulletLast">
    <w:name w:val="List Bullet Last"/>
    <w:aliases w:val="lbl"/>
    <w:basedOn w:val="ad"/>
    <w:next w:val="af4"/>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eText1">
    <w:name w:val="Table_Text"/>
    <w:basedOn w:val="a3"/>
    <w:rsid w:val="00CB2233"/>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af4"/>
    <w:rsid w:val="00CB223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textAlignment w:val="baseline"/>
    </w:pPr>
    <w:rPr>
      <w:rFonts w:ascii="Times" w:eastAsia="Mincho" w:hAnsi="Times"/>
      <w:sz w:val="24"/>
      <w:lang w:eastAsia="ja-JP"/>
    </w:rPr>
  </w:style>
  <w:style w:type="paragraph" w:customStyle="1" w:styleId="HTMLBody">
    <w:name w:val="HTML Body"/>
    <w:rsid w:val="00CB2233"/>
    <w:pPr>
      <w:widowControl w:val="0"/>
      <w:autoSpaceDE w:val="0"/>
      <w:autoSpaceDN w:val="0"/>
      <w:adjustRightInd w:val="0"/>
      <w:spacing w:before="0" w:after="0"/>
      <w:ind w:left="0" w:firstLine="0"/>
    </w:pPr>
    <w:rPr>
      <w:rFonts w:ascii="MS PGothic" w:eastAsia="MS PGothic" w:hAnsi="Century"/>
      <w:lang w:eastAsia="ja-JP"/>
    </w:rPr>
  </w:style>
  <w:style w:type="character" w:customStyle="1" w:styleId="affffd">
    <w:name w:val="図表番号 (文字)"/>
    <w:aliases w:val="cap (文字),cap Char (文字) (文字)1"/>
    <w:rsid w:val="00CB2233"/>
    <w:rPr>
      <w:rFonts w:eastAsia="MS Gothic"/>
      <w:b/>
      <w:noProof w:val="0"/>
      <w:kern w:val="2"/>
      <w:sz w:val="24"/>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81">
    <w:name w:val="表 (赤)  81"/>
    <w:basedOn w:val="a3"/>
    <w:uiPriority w:val="34"/>
    <w:qFormat/>
    <w:rsid w:val="00CB2233"/>
    <w:pPr>
      <w:spacing w:before="0" w:after="0"/>
      <w:ind w:leftChars="400" w:left="840"/>
    </w:pPr>
    <w:rPr>
      <w:rFonts w:ascii="MS PGothic" w:eastAsia="MS PGothic" w:hAnsi="MS PGothic" w:cs="MS PGothic"/>
      <w:sz w:val="24"/>
      <w:szCs w:val="24"/>
      <w:lang w:val="en-US"/>
    </w:rPr>
  </w:style>
  <w:style w:type="paragraph" w:customStyle="1" w:styleId="710">
    <w:name w:val="表 (赤)  71"/>
    <w:hidden/>
    <w:uiPriority w:val="99"/>
    <w:semiHidden/>
    <w:rsid w:val="00CB2233"/>
    <w:pPr>
      <w:spacing w:before="0" w:after="0"/>
      <w:ind w:left="0" w:firstLine="0"/>
    </w:pPr>
    <w:rPr>
      <w:rFonts w:ascii="Times New Roman" w:eastAsia="MS Gothic" w:hAnsi="Times New Roman"/>
      <w:sz w:val="24"/>
      <w:lang w:val="en-GB" w:eastAsia="ja-JP"/>
    </w:rPr>
  </w:style>
  <w:style w:type="character" w:customStyle="1" w:styleId="Doc-titleChar">
    <w:name w:val="Doc-title Char"/>
    <w:link w:val="Doc-title"/>
    <w:rsid w:val="00CB2233"/>
    <w:rPr>
      <w:rFonts w:ascii="Arial" w:hAnsi="Arial" w:cs="Arial"/>
    </w:rPr>
  </w:style>
  <w:style w:type="paragraph" w:customStyle="1" w:styleId="font5">
    <w:name w:val="font5"/>
    <w:basedOn w:val="a3"/>
    <w:rsid w:val="00CB2233"/>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3"/>
    <w:rsid w:val="00CB2233"/>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3"/>
    <w:rsid w:val="00CB223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3"/>
    <w:rsid w:val="00CB2233"/>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3"/>
    <w:rsid w:val="00CB2233"/>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3"/>
    <w:rsid w:val="00CB223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3"/>
    <w:rsid w:val="00CB223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3"/>
    <w:rsid w:val="00CB223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3"/>
    <w:rsid w:val="00CB223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3"/>
    <w:rsid w:val="00CB223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3"/>
    <w:rsid w:val="00CB223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3"/>
    <w:rsid w:val="00CB223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3"/>
    <w:rsid w:val="00CB2233"/>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3"/>
    <w:rsid w:val="00CB223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3"/>
    <w:rsid w:val="00CB223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3"/>
    <w:rsid w:val="00CB223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3"/>
    <w:rsid w:val="00CB223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3"/>
    <w:rsid w:val="00CB2233"/>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3"/>
    <w:rsid w:val="00CB223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3"/>
    <w:rsid w:val="00CB2233"/>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3"/>
    <w:rsid w:val="00CB223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3"/>
    <w:rsid w:val="00CB223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3"/>
    <w:rsid w:val="00CB22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3"/>
    <w:rsid w:val="00CB22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3"/>
    <w:rsid w:val="00CB22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3"/>
    <w:rsid w:val="00CB22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3"/>
    <w:rsid w:val="00CB22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3"/>
    <w:rsid w:val="00CB22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2233"/>
    <w:rPr>
      <w:rFonts w:ascii="Arial" w:hAnsi="Arial"/>
      <w:vanish w:val="0"/>
      <w:color w:val="FF0000"/>
      <w:sz w:val="24"/>
    </w:rPr>
  </w:style>
  <w:style w:type="paragraph" w:customStyle="1" w:styleId="Bulletedo1">
    <w:name w:val="Bulleted o 1"/>
    <w:basedOn w:val="a3"/>
    <w:uiPriority w:val="99"/>
    <w:qFormat/>
    <w:rsid w:val="00CB2233"/>
    <w:pPr>
      <w:numPr>
        <w:numId w:val="43"/>
      </w:numPr>
      <w:overflowPunct w:val="0"/>
      <w:autoSpaceDE w:val="0"/>
      <w:autoSpaceDN w:val="0"/>
      <w:adjustRightInd w:val="0"/>
      <w:spacing w:before="0"/>
      <w:textAlignment w:val="baseline"/>
    </w:pPr>
    <w:rPr>
      <w:lang w:val="en-US" w:eastAsia="en-US"/>
    </w:rPr>
  </w:style>
  <w:style w:type="paragraph" w:customStyle="1" w:styleId="Equation">
    <w:name w:val="Equation"/>
    <w:basedOn w:val="a3"/>
    <w:next w:val="a3"/>
    <w:rsid w:val="00CB2233"/>
    <w:pPr>
      <w:tabs>
        <w:tab w:val="right" w:pos="10206"/>
      </w:tabs>
      <w:overflowPunct w:val="0"/>
      <w:autoSpaceDE w:val="0"/>
      <w:autoSpaceDN w:val="0"/>
      <w:adjustRightInd w:val="0"/>
      <w:spacing w:before="0" w:after="220"/>
      <w:ind w:left="1298"/>
      <w:textAlignment w:val="baseline"/>
    </w:pPr>
    <w:rPr>
      <w:rFonts w:ascii="Arial" w:hAnsi="Arial"/>
      <w:sz w:val="22"/>
      <w:lang w:val="en-US" w:eastAsia="zh-CN"/>
    </w:rPr>
  </w:style>
  <w:style w:type="paragraph" w:customStyle="1" w:styleId="bodyCharCharChar">
    <w:name w:val="body Char Char Char"/>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paragraph" w:customStyle="1" w:styleId="body">
    <w:name w:val="body"/>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character" w:customStyle="1" w:styleId="CharChar3">
    <w:name w:val="Char Char3"/>
    <w:rsid w:val="00CB2233"/>
    <w:rPr>
      <w:rFonts w:ascii="Arial" w:hAnsi="Arial"/>
      <w:sz w:val="36"/>
      <w:lang w:val="en-GB" w:eastAsia="en-US" w:bidi="ar-SA"/>
    </w:rPr>
  </w:style>
  <w:style w:type="character" w:customStyle="1" w:styleId="CharChar2">
    <w:name w:val="Char Char2"/>
    <w:rsid w:val="00CB2233"/>
    <w:rPr>
      <w:rFonts w:ascii="Arial" w:hAnsi="Arial"/>
      <w:sz w:val="32"/>
      <w:lang w:val="en-GB" w:eastAsia="en-US" w:bidi="ar-SA"/>
    </w:rPr>
  </w:style>
  <w:style w:type="character" w:customStyle="1" w:styleId="CharChar1">
    <w:name w:val="Char Char1"/>
    <w:rsid w:val="00CB2233"/>
    <w:rPr>
      <w:rFonts w:ascii="Arial" w:hAnsi="Arial"/>
      <w:sz w:val="28"/>
      <w:lang w:val="en-GB" w:eastAsia="en-US" w:bidi="ar-SA"/>
    </w:rPr>
  </w:style>
  <w:style w:type="character" w:customStyle="1" w:styleId="CharChar">
    <w:name w:val="Char Char"/>
    <w:rsid w:val="00CB2233"/>
    <w:rPr>
      <w:rFonts w:ascii="Arial" w:hAnsi="Arial"/>
      <w:sz w:val="22"/>
      <w:lang w:val="en-GB" w:eastAsia="en-US" w:bidi="ar-SA"/>
    </w:rPr>
  </w:style>
  <w:style w:type="table" w:styleId="-60">
    <w:name w:val="Dark List Accent 6"/>
    <w:basedOn w:val="a5"/>
    <w:uiPriority w:val="70"/>
    <w:rsid w:val="00CB2233"/>
    <w:pPr>
      <w:spacing w:before="0" w:after="0"/>
      <w:ind w:left="0" w:firstLine="0"/>
    </w:pPr>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e">
    <w:name w:val="テキスト"/>
    <w:basedOn w:val="a3"/>
    <w:link w:val="afffff"/>
    <w:qFormat/>
    <w:rsid w:val="00CB2233"/>
    <w:pPr>
      <w:widowControl w:val="0"/>
      <w:spacing w:before="0" w:afterLines="50" w:after="200" w:line="320" w:lineRule="exact"/>
      <w:ind w:firstLineChars="100" w:firstLine="210"/>
      <w:jc w:val="both"/>
    </w:pPr>
    <w:rPr>
      <w:rFonts w:ascii="Century" w:eastAsia="MS Mincho" w:hAnsi="Century"/>
      <w:kern w:val="2"/>
      <w:sz w:val="21"/>
      <w:szCs w:val="22"/>
    </w:rPr>
  </w:style>
  <w:style w:type="character" w:customStyle="1" w:styleId="afffff">
    <w:name w:val="テキスト (文字)"/>
    <w:link w:val="affffe"/>
    <w:rsid w:val="00CB2233"/>
    <w:rPr>
      <w:rFonts w:ascii="Century" w:eastAsia="MS Mincho" w:hAnsi="Century"/>
      <w:kern w:val="2"/>
      <w:sz w:val="21"/>
      <w:szCs w:val="22"/>
      <w:lang w:val="en-GB" w:eastAsia="ja-JP"/>
    </w:rPr>
  </w:style>
  <w:style w:type="character" w:customStyle="1" w:styleId="TFZchn">
    <w:name w:val="TF Zchn"/>
    <w:link w:val="TF"/>
    <w:locked/>
    <w:rsid w:val="00CB2233"/>
    <w:rPr>
      <w:rFonts w:ascii="Arial" w:hAnsi="Arial"/>
      <w:b/>
      <w:lang w:val="en-GB" w:eastAsia="ja-JP"/>
    </w:rPr>
  </w:style>
  <w:style w:type="paragraph" w:styleId="TOC">
    <w:name w:val="TOC Heading"/>
    <w:basedOn w:val="11"/>
    <w:next w:val="a3"/>
    <w:uiPriority w:val="39"/>
    <w:unhideWhenUsed/>
    <w:qFormat/>
    <w:rsid w:val="00CB2233"/>
    <w:pPr>
      <w:pBdr>
        <w:top w:val="none" w:sz="0" w:space="0" w:color="auto"/>
      </w:pBdr>
      <w:tabs>
        <w:tab w:val="clear" w:pos="360"/>
      </w:tabs>
      <w:spacing w:after="0" w:line="259" w:lineRule="auto"/>
      <w:ind w:left="0" w:firstLine="0"/>
      <w:outlineLvl w:val="9"/>
    </w:pPr>
    <w:rPr>
      <w:rFonts w:ascii="Calibri Light" w:eastAsia="Times New Roman" w:hAnsi="Calibri Light"/>
      <w:b w:val="0"/>
      <w:bCs w:val="0"/>
      <w:color w:val="2F5496"/>
      <w:kern w:val="0"/>
      <w:lang w:val="en-US" w:eastAsia="en-US"/>
    </w:rPr>
  </w:style>
  <w:style w:type="paragraph" w:customStyle="1" w:styleId="bullet10">
    <w:name w:val="bullet1"/>
    <w:basedOn w:val="text0"/>
    <w:link w:val="bullet1Char"/>
    <w:qFormat/>
    <w:rsid w:val="00CB2233"/>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CB2233"/>
    <w:rPr>
      <w:rFonts w:ascii="Times New Roman" w:eastAsia="Times New Roman" w:hAnsi="Times New Roman"/>
      <w:sz w:val="24"/>
      <w:lang w:val="en-AU" w:eastAsia="en-GB"/>
    </w:rPr>
  </w:style>
  <w:style w:type="character" w:customStyle="1" w:styleId="bullet1Char">
    <w:name w:val="bullet1 Char"/>
    <w:link w:val="bullet10"/>
    <w:rsid w:val="00CB2233"/>
    <w:rPr>
      <w:rFonts w:ascii="Calibri" w:hAnsi="Calibri"/>
      <w:kern w:val="2"/>
      <w:sz w:val="24"/>
      <w:szCs w:val="24"/>
      <w:lang w:val="en-GB"/>
    </w:rPr>
  </w:style>
  <w:style w:type="paragraph" w:customStyle="1" w:styleId="tdoc">
    <w:name w:val="tdoc"/>
    <w:basedOn w:val="a3"/>
    <w:link w:val="tdocChar"/>
    <w:qFormat/>
    <w:rsid w:val="00CB2233"/>
    <w:pPr>
      <w:spacing w:before="0" w:after="0"/>
      <w:ind w:left="1440" w:hanging="1440"/>
    </w:pPr>
    <w:rPr>
      <w:rFonts w:ascii="Times" w:eastAsia="Batang" w:hAnsi="Times"/>
      <w:szCs w:val="24"/>
      <w:lang w:eastAsia="en-US"/>
    </w:rPr>
  </w:style>
  <w:style w:type="character" w:customStyle="1" w:styleId="tdocChar">
    <w:name w:val="tdoc Char"/>
    <w:link w:val="tdoc"/>
    <w:rsid w:val="00CB2233"/>
    <w:rPr>
      <w:rFonts w:ascii="Times" w:eastAsia="Batang" w:hAnsi="Times"/>
      <w:szCs w:val="24"/>
      <w:lang w:val="en-GB" w:eastAsia="en-US"/>
    </w:rPr>
  </w:style>
  <w:style w:type="character" w:customStyle="1" w:styleId="bullet3Char">
    <w:name w:val="bullet3 Char"/>
    <w:link w:val="bullet3"/>
    <w:rsid w:val="00CB2233"/>
    <w:rPr>
      <w:rFonts w:ascii="Times" w:eastAsia="Batang" w:hAnsi="Times"/>
      <w:szCs w:val="24"/>
      <w:lang w:val="en-GB" w:eastAsia="en-US"/>
    </w:rPr>
  </w:style>
  <w:style w:type="paragraph" w:customStyle="1" w:styleId="gmail-msolistparagraph">
    <w:name w:val="gmail-msolistparagraph"/>
    <w:basedOn w:val="a3"/>
    <w:uiPriority w:val="99"/>
    <w:rsid w:val="00CB2233"/>
    <w:pPr>
      <w:spacing w:before="75" w:after="75"/>
    </w:pPr>
    <w:rPr>
      <w:rFonts w:ascii="Malgun Gothic" w:eastAsia="Malgun Gothic" w:hAnsi="Malgun Gothic" w:cs="Calibri"/>
      <w:lang w:val="sv-SE" w:eastAsia="sv-SE"/>
    </w:rPr>
  </w:style>
  <w:style w:type="paragraph" w:customStyle="1" w:styleId="gmail-b2">
    <w:name w:val="gmail-b2"/>
    <w:basedOn w:val="a3"/>
    <w:uiPriority w:val="99"/>
    <w:semiHidden/>
    <w:rsid w:val="00CB2233"/>
    <w:pPr>
      <w:spacing w:before="75" w:after="75"/>
    </w:pPr>
    <w:rPr>
      <w:rFonts w:ascii="Malgun Gothic" w:eastAsia="Malgun Gothic" w:hAnsi="Malgun Gothic" w:cs="Calibri"/>
      <w:lang w:val="sv-SE" w:eastAsia="sv-SE"/>
    </w:rPr>
  </w:style>
  <w:style w:type="character" w:customStyle="1" w:styleId="onecomwebmail-spelle">
    <w:name w:val="onecomwebmail-spelle"/>
    <w:rsid w:val="00CB2233"/>
  </w:style>
  <w:style w:type="paragraph" w:customStyle="1" w:styleId="onecomwebmail-msolistparagraph">
    <w:name w:val="onecomwebmail-msolistparagraph"/>
    <w:basedOn w:val="a3"/>
    <w:rsid w:val="00CB2233"/>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3"/>
    <w:rsid w:val="00CB2233"/>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3"/>
    <w:rsid w:val="00CB2233"/>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CB2233"/>
  </w:style>
  <w:style w:type="character" w:customStyle="1" w:styleId="onecomwebmail-size">
    <w:name w:val="onecomwebmail-size"/>
    <w:rsid w:val="00CB2233"/>
  </w:style>
  <w:style w:type="numbering" w:customStyle="1" w:styleId="NoList2">
    <w:name w:val="No List2"/>
    <w:next w:val="a6"/>
    <w:uiPriority w:val="99"/>
    <w:semiHidden/>
    <w:rsid w:val="00CB2233"/>
  </w:style>
  <w:style w:type="paragraph" w:customStyle="1" w:styleId="CharChar1CharCharCharCharCharCharCharCharCharCharCharCharCharCharChar4">
    <w:name w:val="Char Char1 Char Char Char Char Char Char Char Char Char Char Char Char Char Char Char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
    <w:name w:val="Style Bulleted2"/>
    <w:rsid w:val="00CB2233"/>
  </w:style>
  <w:style w:type="character" w:customStyle="1" w:styleId="afffff0">
    <w:name w:val="未解決のメンション"/>
    <w:uiPriority w:val="99"/>
    <w:semiHidden/>
    <w:unhideWhenUsed/>
    <w:rsid w:val="00CB2233"/>
    <w:rPr>
      <w:color w:val="808080"/>
      <w:shd w:val="clear" w:color="auto" w:fill="E6E6E6"/>
    </w:rPr>
  </w:style>
  <w:style w:type="character" w:customStyle="1" w:styleId="51a">
    <w:name w:val="(文字) (文字)51"/>
    <w:semiHidden/>
    <w:rsid w:val="00CB2233"/>
    <w:rPr>
      <w:rFonts w:ascii="Times New Roman" w:hAnsi="Times New Roman"/>
      <w:lang w:eastAsia="en-US"/>
    </w:rPr>
  </w:style>
  <w:style w:type="numbering" w:customStyle="1" w:styleId="StyleBulletedSymbolsymbolLeft025Hanging02">
    <w:name w:val="Style Bulleted Symbol (symbol) Left:  0.25&quot; Hanging:  0.2"/>
    <w:basedOn w:val="a6"/>
    <w:rsid w:val="00CB2233"/>
  </w:style>
  <w:style w:type="table" w:customStyle="1" w:styleId="TableGrid1">
    <w:name w:val="Table Grid1"/>
    <w:basedOn w:val="a5"/>
    <w:next w:val="afc"/>
    <w:uiPriority w:val="39"/>
    <w:qFormat/>
    <w:rsid w:val="00CB2233"/>
    <w:pPr>
      <w:spacing w:before="0" w:after="0"/>
      <w:ind w:left="0" w:firstLine="0"/>
    </w:pPr>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3"/>
    <w:next w:val="a3"/>
    <w:link w:val="rProposalChar"/>
    <w:qFormat/>
    <w:rsid w:val="00CB2233"/>
    <w:pPr>
      <w:spacing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rsid w:val="00CB2233"/>
    <w:rPr>
      <w:rFonts w:ascii="Times New Roman" w:eastAsia="Malgun Gothic" w:hAnsi="Times New Roman"/>
      <w:i/>
      <w:kern w:val="2"/>
      <w:sz w:val="22"/>
      <w:szCs w:val="22"/>
      <w:lang w:eastAsia="ko-KR"/>
    </w:rPr>
  </w:style>
  <w:style w:type="character" w:customStyle="1" w:styleId="afffff1">
    <w:name w:val="メンション"/>
    <w:uiPriority w:val="99"/>
    <w:semiHidden/>
    <w:unhideWhenUsed/>
    <w:rsid w:val="00CB2233"/>
    <w:rPr>
      <w:color w:val="2B579A"/>
      <w:shd w:val="clear" w:color="auto" w:fill="E6E6E6"/>
    </w:rPr>
  </w:style>
  <w:style w:type="paragraph" w:customStyle="1" w:styleId="Proposalsub">
    <w:name w:val="Proposal_sub"/>
    <w:basedOn w:val="a3"/>
    <w:link w:val="ProposalsubChar"/>
    <w:qFormat/>
    <w:rsid w:val="00CB2233"/>
    <w:pPr>
      <w:numPr>
        <w:numId w:val="44"/>
      </w:numPr>
      <w:spacing w:after="120"/>
      <w:ind w:left="1167" w:hanging="283"/>
      <w:jc w:val="both"/>
    </w:pPr>
    <w:rPr>
      <w:rFonts w:eastAsia="Malgun Gothic"/>
      <w:kern w:val="2"/>
      <w:szCs w:val="22"/>
      <w:lang w:val="en-US" w:eastAsia="ko-KR"/>
    </w:rPr>
  </w:style>
  <w:style w:type="paragraph" w:customStyle="1" w:styleId="Proposalsubsub">
    <w:name w:val="Proposal_sub_sub"/>
    <w:basedOn w:val="a3"/>
    <w:link w:val="ProposalsubsubChar"/>
    <w:qFormat/>
    <w:rsid w:val="00CB2233"/>
    <w:pPr>
      <w:numPr>
        <w:ilvl w:val="1"/>
        <w:numId w:val="44"/>
      </w:numPr>
      <w:spacing w:after="120"/>
      <w:ind w:left="1593"/>
      <w:jc w:val="both"/>
    </w:pPr>
    <w:rPr>
      <w:rFonts w:eastAsia="Malgun Gothic"/>
      <w:kern w:val="2"/>
      <w:szCs w:val="22"/>
      <w:lang w:val="en-US" w:eastAsia="ko-KR"/>
    </w:rPr>
  </w:style>
  <w:style w:type="paragraph" w:customStyle="1" w:styleId="rProposalsub">
    <w:name w:val="rProposal_sub"/>
    <w:basedOn w:val="a3"/>
    <w:next w:val="a3"/>
    <w:link w:val="rProposalsubChar"/>
    <w:qFormat/>
    <w:rsid w:val="00CB2233"/>
    <w:pPr>
      <w:numPr>
        <w:numId w:val="16"/>
      </w:numPr>
      <w:spacing w:after="120"/>
      <w:jc w:val="both"/>
    </w:pPr>
    <w:rPr>
      <w:rFonts w:eastAsia="Malgun Gothic"/>
      <w:i/>
      <w:kern w:val="2"/>
      <w:sz w:val="22"/>
      <w:szCs w:val="22"/>
      <w:lang w:val="en-US" w:eastAsia="ko-KR"/>
    </w:rPr>
  </w:style>
  <w:style w:type="table" w:customStyle="1" w:styleId="GridTable4-Accent52">
    <w:name w:val="Grid Table 4 - Accent 52"/>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6"/>
    <w:rsid w:val="00CB2233"/>
  </w:style>
  <w:style w:type="numbering" w:customStyle="1" w:styleId="StyleBulletedSymbolsymbolLeft025Hanging02512">
    <w:name w:val="Style Bulleted Symbol (symbol) Left:  0.25&quot; Hanging:  0.25&quot;12"/>
    <w:basedOn w:val="a6"/>
    <w:rsid w:val="00CB2233"/>
  </w:style>
  <w:style w:type="numbering" w:customStyle="1" w:styleId="StyleBulletedSymbolsymbolLeft025Hanging02522">
    <w:name w:val="Style Bulleted Symbol (symbol) Left:  0.25&quot; Hanging:  0.25&quot;22"/>
    <w:basedOn w:val="a6"/>
    <w:rsid w:val="00CB2233"/>
  </w:style>
  <w:style w:type="character" w:customStyle="1" w:styleId="rProposalsubChar">
    <w:name w:val="rProposal_sub Char"/>
    <w:link w:val="rProposalsub"/>
    <w:rsid w:val="00CB2233"/>
    <w:rPr>
      <w:rFonts w:ascii="Times New Roman" w:eastAsia="Malgun Gothic" w:hAnsi="Times New Roman"/>
      <w:i/>
      <w:kern w:val="2"/>
      <w:sz w:val="22"/>
      <w:szCs w:val="22"/>
      <w:lang w:eastAsia="ko-KR"/>
    </w:rPr>
  </w:style>
  <w:style w:type="numbering" w:customStyle="1" w:styleId="StyleBulletedSymbolsymbolLeft025Hanging02523">
    <w:name w:val="Style Bulleted Symbol (symbol) Left:  0.25&quot; Hanging:  0.25&quot;23"/>
    <w:basedOn w:val="a6"/>
    <w:rsid w:val="00CB2233"/>
  </w:style>
  <w:style w:type="paragraph" w:customStyle="1" w:styleId="ParagraphNumbering">
    <w:name w:val="Paragraph Numbering"/>
    <w:basedOn w:val="a3"/>
    <w:rsid w:val="00CB2233"/>
    <w:pPr>
      <w:numPr>
        <w:numId w:val="45"/>
      </w:numPr>
      <w:tabs>
        <w:tab w:val="left" w:pos="851"/>
      </w:tabs>
      <w:spacing w:before="0" w:after="0" w:line="360" w:lineRule="auto"/>
    </w:pPr>
    <w:rPr>
      <w:rFonts w:ascii="Arial" w:eastAsia="MS Mincho" w:hAnsi="Arial" w:cs="MS PGothic"/>
      <w:sz w:val="22"/>
      <w:szCs w:val="22"/>
      <w:lang w:val="en-US"/>
    </w:rPr>
  </w:style>
  <w:style w:type="numbering" w:customStyle="1" w:styleId="NoList3">
    <w:name w:val="No List3"/>
    <w:next w:val="a6"/>
    <w:uiPriority w:val="99"/>
    <w:semiHidden/>
    <w:unhideWhenUsed/>
    <w:rsid w:val="00CB2233"/>
  </w:style>
  <w:style w:type="paragraph" w:customStyle="1" w:styleId="CharChar1CharCharCharCharCharCharCharCharCharCharCharCharCharCharChar40">
    <w:name w:val="Char Char1 Char Char Char Char Char Char Char Char Char Char Char Char Char Char Char4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
    <w:name w:val="Style Bulleted3"/>
    <w:rsid w:val="00CB2233"/>
  </w:style>
  <w:style w:type="character" w:customStyle="1" w:styleId="535">
    <w:name w:val="(文字) (文字)535"/>
    <w:semiHidden/>
    <w:rsid w:val="00CB2233"/>
    <w:rPr>
      <w:rFonts w:ascii="Times New Roman" w:hAnsi="Times New Roman"/>
      <w:lang w:eastAsia="en-US"/>
    </w:rPr>
  </w:style>
  <w:style w:type="numbering" w:customStyle="1" w:styleId="StyleBulletedSymbolsymbolLeft025Hanging03">
    <w:name w:val="Style Bulleted Symbol (symbol) Left:  0.25&quot; Hanging:  0.3"/>
    <w:basedOn w:val="a6"/>
    <w:rsid w:val="00CB2233"/>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CB2233"/>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CB2233"/>
  </w:style>
  <w:style w:type="numbering" w:customStyle="1" w:styleId="StyleBulletedSymbolsymbolLeft025Hanging02513">
    <w:name w:val="Style Bulleted Symbol (symbol) Left:  0.25&quot; Hanging:  0.25&quot;13"/>
    <w:basedOn w:val="a6"/>
    <w:rsid w:val="00CB2233"/>
  </w:style>
  <w:style w:type="numbering" w:customStyle="1" w:styleId="StyleBulletedSymbolsymbolLeft025Hanging02524">
    <w:name w:val="Style Bulleted Symbol (symbol) Left:  0.25&quot; Hanging:  0.25&quot;24"/>
    <w:basedOn w:val="a6"/>
    <w:rsid w:val="00CB2233"/>
  </w:style>
  <w:style w:type="character" w:customStyle="1" w:styleId="NOChar1">
    <w:name w:val="NO Char1"/>
    <w:rsid w:val="00CB2233"/>
    <w:rPr>
      <w:sz w:val="24"/>
      <w:lang w:eastAsia="en-US"/>
    </w:rPr>
  </w:style>
  <w:style w:type="character" w:customStyle="1" w:styleId="CommentaireCar">
    <w:name w:val="Commentaire Car"/>
    <w:rsid w:val="00CB2233"/>
    <w:rPr>
      <w:sz w:val="20"/>
      <w:szCs w:val="20"/>
    </w:rPr>
  </w:style>
  <w:style w:type="character" w:customStyle="1" w:styleId="citationref">
    <w:name w:val="citationref"/>
    <w:rsid w:val="00CB2233"/>
  </w:style>
  <w:style w:type="character" w:customStyle="1" w:styleId="mw-mmv-title">
    <w:name w:val="mw-mmv-title"/>
    <w:rsid w:val="00CB2233"/>
  </w:style>
  <w:style w:type="character" w:customStyle="1" w:styleId="legend-color">
    <w:name w:val="legend-color"/>
    <w:rsid w:val="00CB2233"/>
  </w:style>
  <w:style w:type="paragraph" w:customStyle="1" w:styleId="Equationlegend">
    <w:name w:val="Equation_legend"/>
    <w:basedOn w:val="affff2"/>
    <w:link w:val="EquationlegendChar"/>
    <w:rsid w:val="00CB2233"/>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CB2233"/>
    <w:rPr>
      <w:rFonts w:ascii="Times New Roman" w:eastAsia="Times New Roman" w:hAnsi="Times New Roman"/>
      <w:sz w:val="24"/>
      <w:lang w:eastAsia="en-US"/>
    </w:rPr>
  </w:style>
  <w:style w:type="numbering" w:customStyle="1" w:styleId="NoList4">
    <w:name w:val="No List4"/>
    <w:next w:val="a6"/>
    <w:uiPriority w:val="99"/>
    <w:semiHidden/>
    <w:rsid w:val="00CB2233"/>
  </w:style>
  <w:style w:type="paragraph" w:customStyle="1" w:styleId="CharChar1CharCharCharCharCharCharCharCharCharCharCharCharCharCharChar39">
    <w:name w:val="Char Char1 Char Char Char Char Char Char Char Char Char Char Char Char Char Char Char3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
    <w:name w:val="Style Bulleted4"/>
    <w:rsid w:val="00CB2233"/>
  </w:style>
  <w:style w:type="character" w:customStyle="1" w:styleId="534">
    <w:name w:val="(文字) (文字)534"/>
    <w:semiHidden/>
    <w:rsid w:val="00CB2233"/>
    <w:rPr>
      <w:rFonts w:ascii="Times New Roman" w:hAnsi="Times New Roman"/>
      <w:lang w:eastAsia="en-US"/>
    </w:rPr>
  </w:style>
  <w:style w:type="numbering" w:customStyle="1" w:styleId="StyleBulletedSymbolsymbolLeft025Hanging04">
    <w:name w:val="Style Bulleted Symbol (symbol) Left:  0.25&quot; Hanging:  0.4"/>
    <w:basedOn w:val="a6"/>
    <w:rsid w:val="00CB2233"/>
  </w:style>
  <w:style w:type="table" w:customStyle="1" w:styleId="ColorfulList-Accent14">
    <w:name w:val="Colorful List - Accent 14"/>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CB2233"/>
  </w:style>
  <w:style w:type="numbering" w:customStyle="1" w:styleId="StyleBulletedSymbolsymbolLeft025Hanging02514">
    <w:name w:val="Style Bulleted Symbol (symbol) Left:  0.25&quot; Hanging:  0.25&quot;14"/>
    <w:basedOn w:val="a6"/>
    <w:rsid w:val="00CB2233"/>
  </w:style>
  <w:style w:type="numbering" w:customStyle="1" w:styleId="StyleBulletedSymbolsymbolLeft025Hanging02525">
    <w:name w:val="Style Bulleted Symbol (symbol) Left:  0.25&quot; Hanging:  0.25&quot;25"/>
    <w:basedOn w:val="a6"/>
    <w:rsid w:val="00CB2233"/>
  </w:style>
  <w:style w:type="numbering" w:customStyle="1" w:styleId="NoList5">
    <w:name w:val="No List5"/>
    <w:next w:val="a6"/>
    <w:uiPriority w:val="99"/>
    <w:semiHidden/>
    <w:unhideWhenUsed/>
    <w:rsid w:val="00CB2233"/>
  </w:style>
  <w:style w:type="paragraph" w:customStyle="1" w:styleId="CharChar1CharCharCharCharCharCharCharCharCharCharCharCharCharCharChar38">
    <w:name w:val="Char Char1 Char Char Char Char Char Char Char Char Char Char Char Char Char Char Char3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5">
    <w:name w:val="Style Bulleted5"/>
    <w:rsid w:val="00CB2233"/>
  </w:style>
  <w:style w:type="character" w:customStyle="1" w:styleId="533">
    <w:name w:val="(文字) (文字)533"/>
    <w:semiHidden/>
    <w:rsid w:val="00CB2233"/>
    <w:rPr>
      <w:rFonts w:ascii="Times New Roman" w:hAnsi="Times New Roman"/>
      <w:lang w:eastAsia="en-US"/>
    </w:rPr>
  </w:style>
  <w:style w:type="numbering" w:customStyle="1" w:styleId="StyleBulletedSymbolsymbolLeft025Hanging05">
    <w:name w:val="Style Bulleted Symbol (symbol) Left:  0.25&quot; Hanging:  0.5"/>
    <w:basedOn w:val="a6"/>
    <w:rsid w:val="00CB2233"/>
  </w:style>
  <w:style w:type="table" w:customStyle="1" w:styleId="ColorfulList-Accent15">
    <w:name w:val="Colorful List - Accent 15"/>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访问过的超链接1"/>
    <w:rsid w:val="00CB2233"/>
    <w:rPr>
      <w:color w:val="800080"/>
      <w:kern w:val="2"/>
      <w:u w:val="single"/>
      <w:lang w:val="en-GB" w:eastAsia="zh-CN" w:bidi="ar-SA"/>
    </w:rPr>
  </w:style>
  <w:style w:type="paragraph" w:customStyle="1" w:styleId="1e">
    <w:name w:val="1"/>
    <w:next w:val="a3"/>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table" w:customStyle="1" w:styleId="GridTable4-Accent55">
    <w:name w:val="Grid Table 4 - Accent 55"/>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CB2233"/>
  </w:style>
  <w:style w:type="numbering" w:customStyle="1" w:styleId="StyleBulletedSymbolsymbolLeft025Hanging02515">
    <w:name w:val="Style Bulleted Symbol (symbol) Left:  0.25&quot; Hanging:  0.25&quot;15"/>
    <w:basedOn w:val="a6"/>
    <w:rsid w:val="00CB2233"/>
  </w:style>
  <w:style w:type="numbering" w:customStyle="1" w:styleId="StyleBulletedSymbolsymbolLeft025Hanging02526">
    <w:name w:val="Style Bulleted Symbol (symbol) Left:  0.25&quot; Hanging:  0.25&quot;26"/>
    <w:basedOn w:val="a6"/>
    <w:rsid w:val="00CB2233"/>
  </w:style>
  <w:style w:type="paragraph" w:customStyle="1" w:styleId="Eqn">
    <w:name w:val="Eqn"/>
    <w:basedOn w:val="a3"/>
    <w:qFormat/>
    <w:rsid w:val="00CB2233"/>
    <w:pPr>
      <w:tabs>
        <w:tab w:val="center" w:pos="4608"/>
        <w:tab w:val="right" w:pos="9216"/>
      </w:tabs>
      <w:autoSpaceDE w:val="0"/>
      <w:autoSpaceDN w:val="0"/>
      <w:adjustRightInd w:val="0"/>
      <w:snapToGrid w:val="0"/>
      <w:spacing w:before="0" w:after="120"/>
      <w:jc w:val="both"/>
    </w:pPr>
    <w:rPr>
      <w:sz w:val="22"/>
      <w:szCs w:val="22"/>
      <w:lang w:val="en-US"/>
    </w:rPr>
  </w:style>
  <w:style w:type="paragraph" w:customStyle="1" w:styleId="tablecol">
    <w:name w:val="tablecol"/>
    <w:basedOn w:val="tablecell0"/>
    <w:qFormat/>
    <w:rsid w:val="00CB2233"/>
    <w:pPr>
      <w:spacing w:before="20" w:after="20"/>
      <w:jc w:val="center"/>
    </w:pPr>
    <w:rPr>
      <w:b/>
      <w:sz w:val="22"/>
      <w:szCs w:val="22"/>
    </w:rPr>
  </w:style>
  <w:style w:type="paragraph" w:customStyle="1" w:styleId="ydp76149c4fyiv9573453272msolistparagraph">
    <w:name w:val="ydp76149c4fyiv9573453272msolistparagraph"/>
    <w:basedOn w:val="a3"/>
    <w:uiPriority w:val="99"/>
    <w:rsid w:val="00CB2233"/>
    <w:pPr>
      <w:spacing w:before="100" w:beforeAutospacing="1" w:after="100" w:afterAutospacing="1"/>
    </w:pPr>
    <w:rPr>
      <w:rFonts w:eastAsia="Calibri"/>
      <w:sz w:val="24"/>
      <w:szCs w:val="24"/>
      <w:lang w:val="en-US" w:eastAsia="en-US"/>
    </w:rPr>
  </w:style>
  <w:style w:type="character" w:customStyle="1" w:styleId="MTConvertedEquation">
    <w:name w:val="MTConvertedEquation"/>
    <w:rsid w:val="00CB2233"/>
    <w:rPr>
      <w:lang w:eastAsia="zh-CN"/>
    </w:rPr>
  </w:style>
  <w:style w:type="character" w:customStyle="1" w:styleId="gmail-il">
    <w:name w:val="gmail-il"/>
    <w:rsid w:val="00CB2233"/>
  </w:style>
  <w:style w:type="paragraph" w:customStyle="1" w:styleId="gmail-m-6486197391449858303msolistparagraph">
    <w:name w:val="gmail-m-6486197391449858303msolistparagraph"/>
    <w:basedOn w:val="a3"/>
    <w:rsid w:val="00CB2233"/>
    <w:pPr>
      <w:spacing w:before="100" w:beforeAutospacing="1" w:after="100" w:afterAutospacing="1"/>
    </w:pPr>
    <w:rPr>
      <w:rFonts w:eastAsia="Times New Roman"/>
      <w:sz w:val="24"/>
      <w:szCs w:val="24"/>
      <w:lang w:val="en-US" w:eastAsia="zh-CN"/>
    </w:rPr>
  </w:style>
  <w:style w:type="numbering" w:customStyle="1" w:styleId="110">
    <w:name w:val="无列表11"/>
    <w:next w:val="a6"/>
    <w:uiPriority w:val="99"/>
    <w:semiHidden/>
    <w:unhideWhenUsed/>
    <w:rsid w:val="00CB2233"/>
  </w:style>
  <w:style w:type="character" w:customStyle="1" w:styleId="afffff2">
    <w:name w:val="上角标"/>
    <w:rsid w:val="00CB2233"/>
    <w:rPr>
      <w:vertAlign w:val="superscript"/>
    </w:rPr>
  </w:style>
  <w:style w:type="character" w:customStyle="1" w:styleId="afffff3">
    <w:name w:val="下角标"/>
    <w:rsid w:val="00CB2233"/>
    <w:rPr>
      <w:vertAlign w:val="subscript"/>
    </w:rPr>
  </w:style>
  <w:style w:type="character" w:customStyle="1" w:styleId="afffff4">
    <w:name w:val="正文字符"/>
    <w:rsid w:val="00CB2233"/>
    <w:rPr>
      <w:rFonts w:ascii="Times New Roman" w:eastAsia="宋体" w:hAnsi="Times New Roman"/>
      <w:spacing w:val="6"/>
      <w:position w:val="0"/>
      <w:sz w:val="26"/>
    </w:rPr>
  </w:style>
  <w:style w:type="paragraph" w:customStyle="1" w:styleId="2f4">
    <w:name w:val="标题2"/>
    <w:basedOn w:val="a3"/>
    <w:rsid w:val="00CB2233"/>
    <w:pPr>
      <w:widowControl w:val="0"/>
      <w:autoSpaceDE w:val="0"/>
      <w:autoSpaceDN w:val="0"/>
      <w:adjustRightInd w:val="0"/>
      <w:spacing w:before="0" w:after="0" w:line="360" w:lineRule="auto"/>
    </w:pPr>
    <w:rPr>
      <w:rFonts w:ascii="宋体"/>
      <w:sz w:val="24"/>
      <w:lang w:val="en-US" w:eastAsia="zh-CN"/>
    </w:rPr>
  </w:style>
  <w:style w:type="paragraph" w:customStyle="1" w:styleId="afffff5">
    <w:name w:val="缺省文本"/>
    <w:basedOn w:val="a3"/>
    <w:link w:val="Char2"/>
    <w:rsid w:val="00CB2233"/>
    <w:pPr>
      <w:widowControl w:val="0"/>
      <w:autoSpaceDE w:val="0"/>
      <w:autoSpaceDN w:val="0"/>
      <w:adjustRightInd w:val="0"/>
      <w:spacing w:before="0" w:after="0" w:line="360" w:lineRule="auto"/>
    </w:pPr>
    <w:rPr>
      <w:sz w:val="21"/>
      <w:lang w:val="en-US" w:eastAsia="zh-CN"/>
    </w:rPr>
  </w:style>
  <w:style w:type="character" w:customStyle="1" w:styleId="Char2">
    <w:name w:val="缺省文本 Char"/>
    <w:link w:val="afffff5"/>
    <w:rsid w:val="00CB2233"/>
    <w:rPr>
      <w:rFonts w:ascii="Times New Roman" w:hAnsi="Times New Roman"/>
      <w:sz w:val="21"/>
    </w:rPr>
  </w:style>
  <w:style w:type="paragraph" w:customStyle="1" w:styleId="afffff6">
    <w:name w:val="编写建议"/>
    <w:basedOn w:val="a3"/>
    <w:rsid w:val="00CB2233"/>
    <w:pPr>
      <w:widowControl w:val="0"/>
      <w:autoSpaceDE w:val="0"/>
      <w:autoSpaceDN w:val="0"/>
      <w:adjustRightInd w:val="0"/>
      <w:spacing w:before="0" w:after="0" w:line="360" w:lineRule="auto"/>
      <w:ind w:left="1134"/>
      <w:jc w:val="both"/>
    </w:pPr>
    <w:rPr>
      <w:i/>
      <w:color w:val="0000FF"/>
      <w:sz w:val="21"/>
      <w:lang w:val="en-US" w:eastAsia="zh-CN"/>
    </w:rPr>
  </w:style>
  <w:style w:type="paragraph" w:customStyle="1" w:styleId="afffff7">
    <w:name w:val="样式 编写建议"/>
    <w:basedOn w:val="a3"/>
    <w:next w:val="afffff8"/>
    <w:autoRedefine/>
    <w:rsid w:val="00CB2233"/>
    <w:pPr>
      <w:widowControl w:val="0"/>
      <w:autoSpaceDE w:val="0"/>
      <w:autoSpaceDN w:val="0"/>
      <w:adjustRightInd w:val="0"/>
      <w:spacing w:before="0" w:after="0" w:line="360" w:lineRule="auto"/>
      <w:jc w:val="both"/>
    </w:pPr>
    <w:rPr>
      <w:rFonts w:eastAsia="楷体_GB2312"/>
      <w:iCs/>
      <w:color w:val="000000"/>
      <w:sz w:val="21"/>
      <w:lang w:val="en-US" w:eastAsia="zh-CN"/>
    </w:rPr>
  </w:style>
  <w:style w:type="paragraph" w:styleId="afffff8">
    <w:name w:val="Body Text First Indent"/>
    <w:basedOn w:val="af4"/>
    <w:link w:val="afffff9"/>
    <w:locked/>
    <w:rsid w:val="00CB2233"/>
    <w:pPr>
      <w:widowControl w:val="0"/>
      <w:adjustRightInd w:val="0"/>
      <w:spacing w:before="0" w:after="120" w:line="460" w:lineRule="exact"/>
      <w:ind w:firstLineChars="100" w:firstLine="420"/>
      <w:textAlignment w:val="baseline"/>
    </w:pPr>
    <w:rPr>
      <w:rFonts w:ascii="Times New Roman" w:eastAsia="楷体" w:hAnsi="Times New Roman"/>
      <w:kern w:val="28"/>
      <w:sz w:val="28"/>
      <w:lang w:val="en-US" w:eastAsia="zh-CN"/>
    </w:rPr>
  </w:style>
  <w:style w:type="character" w:customStyle="1" w:styleId="afffff9">
    <w:name w:val="正文文本首行缩进 字符"/>
    <w:basedOn w:val="af5"/>
    <w:link w:val="afffff8"/>
    <w:rsid w:val="00CB2233"/>
    <w:rPr>
      <w:rFonts w:ascii="Times New Roman" w:eastAsia="楷体" w:hAnsi="Times New Roman" w:cs="Times New Roman"/>
      <w:kern w:val="28"/>
      <w:sz w:val="28"/>
      <w:lang w:val="en-GB" w:eastAsia="en-US" w:bidi="ar-SA"/>
    </w:rPr>
  </w:style>
  <w:style w:type="paragraph" w:customStyle="1" w:styleId="ParaCharCharCharCharCharCharCharCharCharChar">
    <w:name w:val="默认段落字体 Para Char Char Char Char Char Char Char Char Char Char"/>
    <w:basedOn w:val="afe"/>
    <w:autoRedefine/>
    <w:rsid w:val="00CB2233"/>
    <w:pPr>
      <w:widowControl w:val="0"/>
      <w:adjustRightInd w:val="0"/>
      <w:spacing w:before="0" w:after="0" w:line="436" w:lineRule="exact"/>
      <w:ind w:left="357"/>
      <w:outlineLvl w:val="3"/>
    </w:pPr>
    <w:rPr>
      <w:rFonts w:ascii="Arial" w:eastAsia="黑体" w:hAnsi="Arial" w:cs="Arial"/>
      <w:snapToGrid w:val="0"/>
      <w:sz w:val="21"/>
      <w:szCs w:val="21"/>
      <w:lang w:val="en-US" w:eastAsia="zh-CN"/>
    </w:rPr>
  </w:style>
  <w:style w:type="paragraph" w:customStyle="1" w:styleId="afffffa">
    <w:name w:val="È±Ê¡ÎÄ±¾"/>
    <w:basedOn w:val="a3"/>
    <w:rsid w:val="00CB2233"/>
    <w:pPr>
      <w:overflowPunct w:val="0"/>
      <w:autoSpaceDE w:val="0"/>
      <w:autoSpaceDN w:val="0"/>
      <w:adjustRightInd w:val="0"/>
      <w:spacing w:before="0" w:after="0"/>
      <w:textAlignment w:val="baseline"/>
    </w:pPr>
    <w:rPr>
      <w:sz w:val="24"/>
      <w:lang w:val="en-US" w:eastAsia="zh-CN"/>
    </w:rPr>
  </w:style>
  <w:style w:type="paragraph" w:customStyle="1" w:styleId="ParaChar">
    <w:name w:val="默认段落字体 Para Char"/>
    <w:basedOn w:val="a3"/>
    <w:rsid w:val="00CB2233"/>
    <w:pPr>
      <w:keepNext/>
      <w:widowControl w:val="0"/>
      <w:autoSpaceDE w:val="0"/>
      <w:autoSpaceDN w:val="0"/>
      <w:adjustRightInd w:val="0"/>
      <w:spacing w:before="0" w:after="0"/>
    </w:pPr>
    <w:rPr>
      <w:lang w:val="en-US" w:eastAsia="zh-CN"/>
    </w:rPr>
  </w:style>
  <w:style w:type="paragraph" w:customStyle="1" w:styleId="Char10">
    <w:name w:val="Char1"/>
    <w:basedOn w:val="a3"/>
    <w:rsid w:val="00CB2233"/>
    <w:pPr>
      <w:spacing w:before="0" w:after="160" w:line="240" w:lineRule="exact"/>
    </w:pPr>
    <w:rPr>
      <w:rFonts w:ascii="Verdana" w:hAnsi="Verdana"/>
      <w:lang w:val="en-US" w:eastAsia="en-US"/>
    </w:rPr>
  </w:style>
  <w:style w:type="paragraph" w:customStyle="1" w:styleId="a">
    <w:name w:val="图号"/>
    <w:basedOn w:val="a3"/>
    <w:rsid w:val="00CB2233"/>
    <w:pPr>
      <w:widowControl w:val="0"/>
      <w:numPr>
        <w:numId w:val="46"/>
      </w:numPr>
      <w:tabs>
        <w:tab w:val="clear" w:pos="720"/>
      </w:tabs>
      <w:autoSpaceDE w:val="0"/>
      <w:autoSpaceDN w:val="0"/>
      <w:adjustRightInd w:val="0"/>
      <w:spacing w:before="105" w:after="0" w:line="360" w:lineRule="auto"/>
      <w:ind w:left="420" w:hanging="420"/>
      <w:jc w:val="center"/>
    </w:pPr>
    <w:rPr>
      <w:sz w:val="21"/>
      <w:szCs w:val="21"/>
      <w:lang w:val="en-US" w:eastAsia="zh-CN"/>
    </w:rPr>
  </w:style>
  <w:style w:type="paragraph" w:customStyle="1" w:styleId="3c">
    <w:name w:val="标题3"/>
    <w:basedOn w:val="a3"/>
    <w:rsid w:val="00CB2233"/>
    <w:pPr>
      <w:widowControl w:val="0"/>
      <w:autoSpaceDE w:val="0"/>
      <w:autoSpaceDN w:val="0"/>
      <w:adjustRightInd w:val="0"/>
      <w:spacing w:before="0" w:after="0" w:line="360" w:lineRule="auto"/>
      <w:ind w:left="1134"/>
      <w:jc w:val="both"/>
    </w:pPr>
    <w:rPr>
      <w:i/>
      <w:color w:val="0000FF"/>
      <w:sz w:val="21"/>
      <w:u w:color="EEECE1"/>
      <w:lang w:val="en-US" w:eastAsia="zh-CN"/>
    </w:rPr>
  </w:style>
  <w:style w:type="table" w:customStyle="1" w:styleId="111">
    <w:name w:val="网格型11"/>
    <w:basedOn w:val="a5"/>
    <w:next w:val="afc"/>
    <w:rsid w:val="00CB2233"/>
    <w:pPr>
      <w:widowControl w:val="0"/>
      <w:spacing w:before="0" w:after="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表头文本"/>
    <w:rsid w:val="00CB2233"/>
    <w:pPr>
      <w:spacing w:before="0" w:after="0"/>
      <w:ind w:left="0" w:firstLine="0"/>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3"/>
    <w:qFormat/>
    <w:rsid w:val="00CB2233"/>
    <w:pPr>
      <w:widowControl w:val="0"/>
      <w:spacing w:before="0"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c">
    <w:name w:val="表头样式"/>
    <w:basedOn w:val="a3"/>
    <w:rsid w:val="00CB2233"/>
    <w:pPr>
      <w:keepNext/>
      <w:autoSpaceDE w:val="0"/>
      <w:autoSpaceDN w:val="0"/>
      <w:adjustRightInd w:val="0"/>
      <w:spacing w:before="0" w:after="0" w:line="360" w:lineRule="auto"/>
      <w:jc w:val="center"/>
    </w:pPr>
    <w:rPr>
      <w:rFonts w:ascii="Arial" w:hAnsi="Arial"/>
      <w:b/>
      <w:sz w:val="21"/>
      <w:szCs w:val="21"/>
      <w:u w:color="EEECE1"/>
      <w:lang w:val="en-US" w:eastAsia="zh-CN"/>
    </w:rPr>
  </w:style>
  <w:style w:type="table" w:customStyle="1" w:styleId="1f">
    <w:name w:val="网格型浅色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5"/>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5">
    <w:name w:val="无列表2"/>
    <w:next w:val="a6"/>
    <w:uiPriority w:val="99"/>
    <w:semiHidden/>
    <w:unhideWhenUsed/>
    <w:rsid w:val="00CB2233"/>
  </w:style>
  <w:style w:type="paragraph" w:customStyle="1" w:styleId="810">
    <w:name w:val="目录 81"/>
    <w:basedOn w:val="TOC1"/>
    <w:next w:val="TOC8"/>
    <w:uiPriority w:val="39"/>
    <w:rsid w:val="00CB2233"/>
    <w:pPr>
      <w:spacing w:before="180"/>
      <w:ind w:left="2693" w:hanging="2693"/>
    </w:pPr>
    <w:rPr>
      <w:b/>
      <w:u w:color="EEECE1"/>
      <w:lang w:val="en-GB" w:eastAsia="en-US"/>
    </w:rPr>
  </w:style>
  <w:style w:type="paragraph" w:customStyle="1" w:styleId="51b">
    <w:name w:val="目录 51"/>
    <w:basedOn w:val="TOC4"/>
    <w:next w:val="TOC5"/>
    <w:uiPriority w:val="39"/>
    <w:rsid w:val="00CB2233"/>
    <w:pPr>
      <w:ind w:left="1701" w:hanging="1701"/>
    </w:pPr>
    <w:rPr>
      <w:lang w:val="en-GB" w:eastAsia="en-US"/>
    </w:rPr>
  </w:style>
  <w:style w:type="paragraph" w:customStyle="1" w:styleId="411">
    <w:name w:val="目录 41"/>
    <w:basedOn w:val="TOC3"/>
    <w:next w:val="TOC4"/>
    <w:uiPriority w:val="39"/>
    <w:rsid w:val="00CB2233"/>
    <w:pPr>
      <w:ind w:left="1418" w:hanging="1418"/>
    </w:pPr>
    <w:rPr>
      <w:u w:color="EEECE1"/>
      <w:lang w:val="en-GB" w:eastAsia="en-US"/>
    </w:rPr>
  </w:style>
  <w:style w:type="paragraph" w:customStyle="1" w:styleId="610">
    <w:name w:val="目录 61"/>
    <w:basedOn w:val="TOC5"/>
    <w:next w:val="a3"/>
    <w:uiPriority w:val="39"/>
    <w:rsid w:val="00CB2233"/>
    <w:pPr>
      <w:ind w:left="1985" w:hanging="1985"/>
    </w:pPr>
    <w:rPr>
      <w:lang w:val="en-GB" w:eastAsia="en-US"/>
    </w:rPr>
  </w:style>
  <w:style w:type="paragraph" w:customStyle="1" w:styleId="711">
    <w:name w:val="目录 71"/>
    <w:basedOn w:val="TOC6"/>
    <w:next w:val="a3"/>
    <w:uiPriority w:val="39"/>
    <w:rsid w:val="00CB2233"/>
    <w:pPr>
      <w:ind w:left="2268" w:hanging="2268"/>
    </w:pPr>
    <w:rPr>
      <w:lang w:val="en-GB" w:eastAsia="en-US"/>
    </w:rPr>
  </w:style>
  <w:style w:type="table" w:customStyle="1" w:styleId="2f6">
    <w:name w:val="网格型2"/>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6"/>
    <w:uiPriority w:val="99"/>
    <w:semiHidden/>
    <w:unhideWhenUsed/>
    <w:rsid w:val="00CB2233"/>
  </w:style>
  <w:style w:type="numbering" w:customStyle="1" w:styleId="1110">
    <w:name w:val="无列表111"/>
    <w:next w:val="a6"/>
    <w:uiPriority w:val="99"/>
    <w:semiHidden/>
    <w:unhideWhenUsed/>
    <w:rsid w:val="00CB2233"/>
  </w:style>
  <w:style w:type="table" w:customStyle="1" w:styleId="3e">
    <w:name w:val="网格型3"/>
    <w:basedOn w:val="a5"/>
    <w:next w:val="afc"/>
    <w:uiPriority w:val="39"/>
    <w:rsid w:val="00CB2233"/>
    <w:pPr>
      <w:widowControl w:val="0"/>
      <w:autoSpaceDE w:val="0"/>
      <w:autoSpaceDN w:val="0"/>
      <w:adjustRightInd w:val="0"/>
      <w:spacing w:before="0" w:after="12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6"/>
    <w:uiPriority w:val="99"/>
    <w:semiHidden/>
    <w:unhideWhenUsed/>
    <w:rsid w:val="00CB2233"/>
  </w:style>
  <w:style w:type="table" w:customStyle="1" w:styleId="112">
    <w:name w:val="网格型浅色1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6"/>
    <w:uiPriority w:val="99"/>
    <w:semiHidden/>
    <w:unhideWhenUsed/>
    <w:rsid w:val="00CB2233"/>
  </w:style>
  <w:style w:type="table" w:customStyle="1" w:styleId="211">
    <w:name w:val="网格型21"/>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5"/>
    <w:next w:val="TableGridLight1"/>
    <w:uiPriority w:val="40"/>
    <w:rsid w:val="00CB2233"/>
    <w:pPr>
      <w:spacing w:before="0" w:after="0"/>
      <w:ind w:left="0" w:firstLine="0"/>
    </w:pPr>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rsid w:val="00CB2233"/>
    <w:rPr>
      <w:rFonts w:ascii="Times New Roman" w:hAnsi="Times New Roman"/>
      <w:lang w:eastAsia="en-US"/>
    </w:rPr>
  </w:style>
  <w:style w:type="table" w:customStyle="1" w:styleId="TableGrid2">
    <w:name w:val="Table Grid2"/>
    <w:basedOn w:val="a5"/>
    <w:next w:val="afc"/>
    <w:rsid w:val="00CB2233"/>
    <w:pPr>
      <w:spacing w:before="0"/>
      <w:ind w:left="0" w:firstLine="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3"/>
    <w:uiPriority w:val="34"/>
    <w:qFormat/>
    <w:rsid w:val="00CB2233"/>
    <w:pPr>
      <w:widowControl w:val="0"/>
      <w:overflowPunct w:val="0"/>
      <w:autoSpaceDE w:val="0"/>
      <w:autoSpaceDN w:val="0"/>
      <w:adjustRightInd w:val="0"/>
      <w:spacing w:before="0" w:after="0"/>
      <w:ind w:firstLineChars="200" w:firstLine="420"/>
      <w:jc w:val="both"/>
    </w:pPr>
    <w:rPr>
      <w:kern w:val="2"/>
      <w:sz w:val="21"/>
      <w:szCs w:val="24"/>
      <w:lang w:val="en-US" w:eastAsia="en-US"/>
    </w:rPr>
  </w:style>
  <w:style w:type="paragraph" w:customStyle="1" w:styleId="rProposalsubsub">
    <w:name w:val="rProposal_sub_sub"/>
    <w:basedOn w:val="Proposalsubsub"/>
    <w:link w:val="rProposalsubsubChar"/>
    <w:qFormat/>
    <w:rsid w:val="00CB2233"/>
    <w:pPr>
      <w:tabs>
        <w:tab w:val="left" w:pos="1701"/>
      </w:tabs>
      <w:ind w:left="1985" w:hanging="425"/>
    </w:pPr>
    <w:rPr>
      <w:i/>
      <w:sz w:val="22"/>
    </w:rPr>
  </w:style>
  <w:style w:type="character" w:customStyle="1" w:styleId="rProposalsubsubChar">
    <w:name w:val="rProposal_sub_sub Char"/>
    <w:link w:val="rProposalsubsub"/>
    <w:rsid w:val="00CB2233"/>
    <w:rPr>
      <w:rFonts w:ascii="Times New Roman" w:eastAsia="Malgun Gothic" w:hAnsi="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rsid w:val="00CB2233"/>
    <w:rPr>
      <w:rFonts w:ascii="Times New Roman" w:hAnsi="Times New Roman"/>
      <w:lang w:eastAsia="en-US"/>
    </w:rPr>
  </w:style>
  <w:style w:type="paragraph" w:customStyle="1" w:styleId="3f0">
    <w:name w:val="목록 단락3"/>
    <w:basedOn w:val="a3"/>
    <w:uiPriority w:val="34"/>
    <w:qFormat/>
    <w:rsid w:val="00CB2233"/>
    <w:pPr>
      <w:spacing w:before="0" w:after="0"/>
      <w:ind w:left="720"/>
      <w:contextualSpacing/>
      <w:jc w:val="both"/>
    </w:pPr>
    <w:rPr>
      <w:rFonts w:ascii="Calibri" w:eastAsia="Malgun Gothic" w:hAnsi="Calibri"/>
      <w:sz w:val="22"/>
      <w:szCs w:val="22"/>
      <w:lang w:val="en-US" w:eastAsia="en-US"/>
    </w:rPr>
  </w:style>
  <w:style w:type="paragraph" w:customStyle="1" w:styleId="reference0">
    <w:name w:val="reference"/>
    <w:basedOn w:val="a3"/>
    <w:uiPriority w:val="99"/>
    <w:qFormat/>
    <w:rsid w:val="00CB2233"/>
    <w:pPr>
      <w:widowControl w:val="0"/>
      <w:numPr>
        <w:numId w:val="47"/>
      </w:numPr>
      <w:autoSpaceDE w:val="0"/>
      <w:autoSpaceDN w:val="0"/>
      <w:adjustRightInd w:val="0"/>
      <w:spacing w:before="0" w:after="60"/>
      <w:jc w:val="both"/>
    </w:pPr>
    <w:rPr>
      <w:rFonts w:ascii="Calibri" w:eastAsia="Times New Roman" w:hAnsi="Calibri"/>
      <w:sz w:val="22"/>
      <w:szCs w:val="22"/>
      <w:lang w:val="en-US" w:eastAsia="en-US"/>
    </w:rPr>
  </w:style>
  <w:style w:type="numbering" w:customStyle="1" w:styleId="NoList6">
    <w:name w:val="No List6"/>
    <w:next w:val="a6"/>
    <w:uiPriority w:val="99"/>
    <w:semiHidden/>
    <w:rsid w:val="00CB2233"/>
  </w:style>
  <w:style w:type="paragraph" w:customStyle="1" w:styleId="CharChar1CharCharCharCharCharCharCharCharCharCharCharCharCharCharChar35">
    <w:name w:val="Char Char1 Char Char Char Char Char Char Char Char Char Char Char Char Char Char Char3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6">
    <w:name w:val="Style Bulleted6"/>
    <w:rsid w:val="00CB2233"/>
  </w:style>
  <w:style w:type="character" w:customStyle="1" w:styleId="5300">
    <w:name w:val="(文字) (文字)530"/>
    <w:semiHidden/>
    <w:rsid w:val="00CB2233"/>
    <w:rPr>
      <w:rFonts w:ascii="Times New Roman" w:hAnsi="Times New Roman"/>
      <w:lang w:eastAsia="en-US"/>
    </w:rPr>
  </w:style>
  <w:style w:type="numbering" w:customStyle="1" w:styleId="StyleBulletedSymbolsymbolLeft025Hanging06">
    <w:name w:val="Style Bulleted Symbol (symbol) Left:  0.25&quot; Hanging:  0.6"/>
    <w:basedOn w:val="a6"/>
    <w:rsid w:val="00CB2233"/>
  </w:style>
  <w:style w:type="table" w:customStyle="1" w:styleId="ColorfulList-Accent16">
    <w:name w:val="Colorful List - Accent 16"/>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6"/>
    <w:rsid w:val="00CB2233"/>
  </w:style>
  <w:style w:type="numbering" w:customStyle="1" w:styleId="StyleBulletedSymbolsymbolLeft025Hanging02516">
    <w:name w:val="Style Bulleted Symbol (symbol) Left:  0.25&quot; Hanging:  0.25&quot;16"/>
    <w:basedOn w:val="a6"/>
    <w:rsid w:val="00CB2233"/>
  </w:style>
  <w:style w:type="numbering" w:customStyle="1" w:styleId="StyleBulletedSymbolsymbolLeft025Hanging02527">
    <w:name w:val="Style Bulleted Symbol (symbol) Left:  0.25&quot; Hanging:  0.25&quot;27"/>
    <w:basedOn w:val="a6"/>
    <w:rsid w:val="00CB2233"/>
  </w:style>
  <w:style w:type="numbering" w:customStyle="1" w:styleId="StyleBulletedSymbolsymbolLeft025Hanging0259">
    <w:name w:val="Style Bulleted Symbol (symbol) Left:  0.25&quot; Hanging:  0.25&quot;9"/>
    <w:basedOn w:val="a6"/>
    <w:rsid w:val="00CB2233"/>
  </w:style>
  <w:style w:type="numbering" w:customStyle="1" w:styleId="3GPPListofBullets">
    <w:name w:val="3GPP List of Bullets"/>
    <w:rsid w:val="00CB2233"/>
    <w:pPr>
      <w:numPr>
        <w:numId w:val="48"/>
      </w:numPr>
    </w:pPr>
  </w:style>
  <w:style w:type="paragraph" w:customStyle="1" w:styleId="3GPPText">
    <w:name w:val="3GPP Text"/>
    <w:basedOn w:val="a3"/>
    <w:link w:val="3GPPTextChar"/>
    <w:qFormat/>
    <w:rsid w:val="00CB2233"/>
    <w:pPr>
      <w:overflowPunct w:val="0"/>
      <w:autoSpaceDE w:val="0"/>
      <w:autoSpaceDN w:val="0"/>
      <w:adjustRightInd w:val="0"/>
      <w:jc w:val="both"/>
      <w:textAlignment w:val="baseline"/>
    </w:pPr>
    <w:rPr>
      <w:rFonts w:eastAsia="Times New Roman"/>
      <w:sz w:val="22"/>
      <w:lang w:val="en-US" w:eastAsia="en-GB"/>
    </w:rPr>
  </w:style>
  <w:style w:type="character" w:customStyle="1" w:styleId="3GPPTextChar">
    <w:name w:val="3GPP Text Char"/>
    <w:link w:val="3GPPText"/>
    <w:qFormat/>
    <w:rsid w:val="00CB2233"/>
    <w:rPr>
      <w:rFonts w:ascii="Times New Roman" w:eastAsia="Times New Roman" w:hAnsi="Times New Roman"/>
      <w:sz w:val="22"/>
      <w:lang w:eastAsia="en-GB"/>
    </w:rPr>
  </w:style>
  <w:style w:type="paragraph" w:customStyle="1" w:styleId="3GPPAgreements">
    <w:name w:val="3GPP Agreements"/>
    <w:basedOn w:val="a3"/>
    <w:link w:val="3GPPAgreementsChar"/>
    <w:qFormat/>
    <w:rsid w:val="00CB2233"/>
    <w:pPr>
      <w:numPr>
        <w:numId w:val="49"/>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CB2233"/>
    <w:rPr>
      <w:rFonts w:ascii="Times New Roman" w:eastAsia="Times New Roman" w:hAnsi="Times New Roman"/>
      <w:sz w:val="22"/>
    </w:rPr>
  </w:style>
  <w:style w:type="paragraph" w:customStyle="1" w:styleId="1f0">
    <w:name w:val="목록 단락1"/>
    <w:basedOn w:val="a3"/>
    <w:uiPriority w:val="34"/>
    <w:qFormat/>
    <w:rsid w:val="00CB2233"/>
    <w:pPr>
      <w:snapToGrid w:val="0"/>
      <w:spacing w:before="0" w:after="100" w:afterAutospacing="1"/>
      <w:ind w:leftChars="400" w:left="400"/>
      <w:jc w:val="both"/>
    </w:pPr>
    <w:rPr>
      <w:rFonts w:eastAsia="MS Gothic"/>
      <w:sz w:val="24"/>
    </w:rPr>
  </w:style>
  <w:style w:type="numbering" w:customStyle="1" w:styleId="NoList7">
    <w:name w:val="No List7"/>
    <w:next w:val="a6"/>
    <w:uiPriority w:val="99"/>
    <w:semiHidden/>
    <w:rsid w:val="00CB2233"/>
  </w:style>
  <w:style w:type="paragraph" w:customStyle="1" w:styleId="CharChar1CharCharCharCharCharCharCharCharCharCharCharCharCharCharChar41">
    <w:name w:val="Char Char1 Char Char Char Char Char Char Char Char Char Char Char Char Char Char Char4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
    <w:name w:val="Style Bulleted7"/>
    <w:rsid w:val="00CB2233"/>
  </w:style>
  <w:style w:type="character" w:customStyle="1" w:styleId="536">
    <w:name w:val="(文字) (文字)536"/>
    <w:semiHidden/>
    <w:rsid w:val="00CB2233"/>
    <w:rPr>
      <w:rFonts w:ascii="Times New Roman" w:hAnsi="Times New Roman"/>
      <w:lang w:eastAsia="en-US"/>
    </w:rPr>
  </w:style>
  <w:style w:type="numbering" w:customStyle="1" w:styleId="StyleBulletedSymbolsymbolLeft025Hanging07">
    <w:name w:val="Style Bulleted Symbol (symbol) Left:  0.25&quot; Hanging:  0.7"/>
    <w:basedOn w:val="a6"/>
    <w:rsid w:val="00CB2233"/>
  </w:style>
  <w:style w:type="table" w:customStyle="1" w:styleId="ColorfulList-Accent17">
    <w:name w:val="Colorful List - Accent 17"/>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5"/>
    <w:uiPriority w:val="39"/>
    <w:qFormat/>
    <w:rsid w:val="00CB2233"/>
    <w:pPr>
      <w:spacing w:before="0" w:after="160" w:line="259" w:lineRule="auto"/>
      <w:ind w:left="0" w:firstLine="0"/>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6"/>
    <w:rsid w:val="00CB2233"/>
  </w:style>
  <w:style w:type="numbering" w:customStyle="1" w:styleId="StyleBulletedSymbolsymbolLeft025Hanging02517">
    <w:name w:val="Style Bulleted Symbol (symbol) Left:  0.25&quot; Hanging:  0.25&quot;17"/>
    <w:basedOn w:val="a6"/>
    <w:rsid w:val="00CB2233"/>
  </w:style>
  <w:style w:type="numbering" w:customStyle="1" w:styleId="StyleBulletedSymbolsymbolLeft025Hanging02528">
    <w:name w:val="Style Bulleted Symbol (symbol) Left:  0.25&quot; Hanging:  0.25&quot;28"/>
    <w:basedOn w:val="a6"/>
    <w:rsid w:val="00CB2233"/>
  </w:style>
  <w:style w:type="character" w:customStyle="1" w:styleId="B3Char2">
    <w:name w:val="B3 Char2"/>
    <w:qFormat/>
    <w:rsid w:val="00CB2233"/>
    <w:rPr>
      <w:rFonts w:eastAsia="宋体"/>
      <w:lang w:val="en-GB" w:eastAsia="en-US"/>
    </w:rPr>
  </w:style>
  <w:style w:type="character" w:customStyle="1" w:styleId="BoldCommentsChar">
    <w:name w:val="Bold Comments Char"/>
    <w:link w:val="BoldComments"/>
    <w:rsid w:val="00CB2233"/>
    <w:rPr>
      <w:rFonts w:ascii="Arial" w:eastAsia="MS Mincho" w:hAnsi="Arial"/>
      <w:b/>
      <w:szCs w:val="24"/>
    </w:rPr>
  </w:style>
  <w:style w:type="paragraph" w:customStyle="1" w:styleId="BoldComments">
    <w:name w:val="Bold Comments"/>
    <w:basedOn w:val="a3"/>
    <w:link w:val="BoldCommentsChar"/>
    <w:qFormat/>
    <w:rsid w:val="00CB2233"/>
    <w:pPr>
      <w:spacing w:before="240" w:after="60"/>
      <w:outlineLvl w:val="8"/>
    </w:pPr>
    <w:rPr>
      <w:rFonts w:ascii="Arial" w:eastAsia="MS Mincho" w:hAnsi="Arial"/>
      <w:b/>
      <w:szCs w:val="24"/>
      <w:lang w:val="en-US" w:eastAsia="zh-CN"/>
    </w:rPr>
  </w:style>
  <w:style w:type="numbering" w:customStyle="1" w:styleId="NoList8">
    <w:name w:val="No List8"/>
    <w:next w:val="a6"/>
    <w:uiPriority w:val="99"/>
    <w:semiHidden/>
    <w:unhideWhenUsed/>
    <w:rsid w:val="00CB2233"/>
  </w:style>
  <w:style w:type="numbering" w:customStyle="1" w:styleId="StyleBulleted8">
    <w:name w:val="Style Bulleted8"/>
    <w:rsid w:val="00CB2233"/>
  </w:style>
  <w:style w:type="numbering" w:customStyle="1" w:styleId="StyleBulletedSymbolsymbolLeft025Hanging08">
    <w:name w:val="Style Bulleted Symbol (symbol) Left:  0.25&quot; Hanging:  0.8"/>
    <w:basedOn w:val="a6"/>
    <w:rsid w:val="00CB2233"/>
  </w:style>
  <w:style w:type="numbering" w:customStyle="1" w:styleId="StyleBulletedSymbolsymbolLeft025Hanging02518">
    <w:name w:val="Style Bulleted Symbol (symbol) Left:  0.25&quot; Hanging:  0.25&quot;18"/>
    <w:basedOn w:val="a6"/>
    <w:rsid w:val="00CB2233"/>
  </w:style>
  <w:style w:type="numbering" w:customStyle="1" w:styleId="StyleBulletedSymbolsymbolLeft025Hanging02519">
    <w:name w:val="Style Bulleted Symbol (symbol) Left:  0.25&quot; Hanging:  0.25&quot;19"/>
    <w:basedOn w:val="a6"/>
    <w:rsid w:val="00CB2233"/>
  </w:style>
  <w:style w:type="numbering" w:customStyle="1" w:styleId="StyleBulletedSymbolsymbolLeft025Hanging02529">
    <w:name w:val="Style Bulleted Symbol (symbol) Left:  0.25&quot; Hanging:  0.25&quot;29"/>
    <w:basedOn w:val="a6"/>
    <w:rsid w:val="00CB2233"/>
  </w:style>
  <w:style w:type="numbering" w:customStyle="1" w:styleId="NoList9">
    <w:name w:val="No List9"/>
    <w:next w:val="a6"/>
    <w:uiPriority w:val="99"/>
    <w:semiHidden/>
    <w:rsid w:val="00CB2233"/>
  </w:style>
  <w:style w:type="paragraph" w:customStyle="1" w:styleId="CharChar1CharCharCharCharCharCharCharCharCharCharCharCharCharCharChar44">
    <w:name w:val="Char Char1 Char Char Char Char Char Char Char Char Char Char Char Char Char Char Char4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9">
    <w:name w:val="Style Bulleted9"/>
    <w:rsid w:val="00CB2233"/>
  </w:style>
  <w:style w:type="character" w:customStyle="1" w:styleId="539">
    <w:name w:val="(文字) (文字)539"/>
    <w:semiHidden/>
    <w:rsid w:val="00CB2233"/>
    <w:rPr>
      <w:rFonts w:ascii="Times New Roman" w:hAnsi="Times New Roman"/>
      <w:lang w:eastAsia="en-US"/>
    </w:rPr>
  </w:style>
  <w:style w:type="numbering" w:customStyle="1" w:styleId="StyleBulletedSymbolsymbolLeft025Hanging09">
    <w:name w:val="Style Bulleted Symbol (symbol) Left:  0.25&quot; Hanging:  0.9"/>
    <w:basedOn w:val="a6"/>
    <w:rsid w:val="00CB2233"/>
  </w:style>
  <w:style w:type="table" w:customStyle="1" w:styleId="ColorfulList-Accent18">
    <w:name w:val="Colorful List - Accent 18"/>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6"/>
    <w:rsid w:val="00CB2233"/>
  </w:style>
  <w:style w:type="numbering" w:customStyle="1" w:styleId="StyleBulletedSymbolsymbolLeft025Hanging025110">
    <w:name w:val="Style Bulleted Symbol (symbol) Left:  0.25&quot; Hanging:  0.25&quot;110"/>
    <w:basedOn w:val="a6"/>
    <w:rsid w:val="00CB2233"/>
  </w:style>
  <w:style w:type="numbering" w:customStyle="1" w:styleId="StyleBulletedSymbolsymbolLeft025Hanging025210">
    <w:name w:val="Style Bulleted Symbol (symbol) Left:  0.25&quot; Hanging:  0.25&quot;210"/>
    <w:basedOn w:val="a6"/>
    <w:rsid w:val="00CB2233"/>
  </w:style>
  <w:style w:type="numbering" w:customStyle="1" w:styleId="StyleBulletedSymbolsymbolLeft025Hanging02530">
    <w:name w:val="Style Bulleted Symbol (symbol) Left:  0.25&quot; Hanging:  0.25&quot;30"/>
    <w:basedOn w:val="a6"/>
    <w:rsid w:val="00CB2233"/>
  </w:style>
  <w:style w:type="numbering" w:customStyle="1" w:styleId="3GPPListofBullets1">
    <w:name w:val="3GPP List of Bullets1"/>
    <w:rsid w:val="00CB2233"/>
    <w:pPr>
      <w:numPr>
        <w:numId w:val="57"/>
      </w:numPr>
    </w:pPr>
  </w:style>
  <w:style w:type="paragraph" w:customStyle="1" w:styleId="agreement">
    <w:name w:val="agreement"/>
    <w:basedOn w:val="a3"/>
    <w:rsid w:val="00CB2233"/>
    <w:pPr>
      <w:numPr>
        <w:numId w:val="50"/>
      </w:numPr>
      <w:spacing w:before="0" w:after="0" w:line="240" w:lineRule="exact"/>
    </w:pPr>
    <w:rPr>
      <w:rFonts w:eastAsia="Batang"/>
      <w:lang w:val="en-US" w:eastAsia="zh-CN"/>
    </w:rPr>
  </w:style>
  <w:style w:type="numbering" w:customStyle="1" w:styleId="StyleBulletedSymbolsymbolLeft025Hanging025211">
    <w:name w:val="Style Bulleted Symbol (symbol) Left:  0.25&quot; Hanging:  0.25&quot;211"/>
    <w:basedOn w:val="a6"/>
    <w:rsid w:val="00CB2233"/>
  </w:style>
  <w:style w:type="numbering" w:customStyle="1" w:styleId="StyleBulletedSymbolsymbolLeft025Hanging010">
    <w:name w:val="Style Bulleted Symbol (symbol) Left:  0.25&quot; Hanging:  0.10"/>
    <w:basedOn w:val="a6"/>
    <w:rsid w:val="00CB2233"/>
  </w:style>
  <w:style w:type="numbering" w:customStyle="1" w:styleId="NoList10">
    <w:name w:val="No List10"/>
    <w:next w:val="a6"/>
    <w:uiPriority w:val="99"/>
    <w:semiHidden/>
    <w:unhideWhenUsed/>
    <w:rsid w:val="00CB2233"/>
  </w:style>
  <w:style w:type="numbering" w:customStyle="1" w:styleId="StyleBulleted10">
    <w:name w:val="Style Bulleted10"/>
    <w:rsid w:val="00CB2233"/>
  </w:style>
  <w:style w:type="numbering" w:customStyle="1" w:styleId="StyleBulletedSymbolsymbolLeft025Hanging011">
    <w:name w:val="Style Bulleted Symbol (symbol) Left:  0.25&quot; Hanging:  0.11"/>
    <w:basedOn w:val="a6"/>
    <w:rsid w:val="00CB2233"/>
  </w:style>
  <w:style w:type="numbering" w:customStyle="1" w:styleId="StyleBulletedSymbolsymbolLeft025Hanging02531">
    <w:name w:val="Style Bulleted Symbol (symbol) Left:  0.25&quot; Hanging:  0.25&quot;31"/>
    <w:basedOn w:val="a6"/>
    <w:rsid w:val="00CB2233"/>
    <w:pPr>
      <w:numPr>
        <w:numId w:val="7"/>
      </w:numPr>
    </w:pPr>
  </w:style>
  <w:style w:type="numbering" w:customStyle="1" w:styleId="StyleBulletedSymbolsymbolLeft025Hanging025111">
    <w:name w:val="Style Bulleted Symbol (symbol) Left:  0.25&quot; Hanging:  0.25&quot;111"/>
    <w:basedOn w:val="a6"/>
    <w:rsid w:val="00CB2233"/>
  </w:style>
  <w:style w:type="numbering" w:customStyle="1" w:styleId="StyleBulletedSymbolsymbolLeft025Hanging025212">
    <w:name w:val="Style Bulleted Symbol (symbol) Left:  0.25&quot; Hanging:  0.25&quot;212"/>
    <w:basedOn w:val="a6"/>
    <w:rsid w:val="00CB2233"/>
  </w:style>
  <w:style w:type="paragraph" w:customStyle="1" w:styleId="CharChar1CharCharCharCharCharCharCharCharCharCharCharCharCharCharChar43">
    <w:name w:val="Char Char1 Char Char Char Char Char Char Char Char Char Char Char Char Char Char Char4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rsid w:val="00CB2233"/>
    <w:rPr>
      <w:rFonts w:ascii="Times New Roman" w:hAnsi="Times New Roman"/>
      <w:lang w:eastAsia="en-US"/>
    </w:rPr>
  </w:style>
  <w:style w:type="numbering" w:customStyle="1" w:styleId="NoList11">
    <w:name w:val="No List11"/>
    <w:next w:val="a6"/>
    <w:uiPriority w:val="99"/>
    <w:semiHidden/>
    <w:rsid w:val="00CB2233"/>
  </w:style>
  <w:style w:type="numbering" w:customStyle="1" w:styleId="StyleBulleted11">
    <w:name w:val="Style Bulleted11"/>
    <w:rsid w:val="00CB2233"/>
  </w:style>
  <w:style w:type="numbering" w:customStyle="1" w:styleId="StyleBulletedSymbolsymbolLeft025Hanging012">
    <w:name w:val="Style Bulleted Symbol (symbol) Left:  0.25&quot; Hanging:  0.12"/>
    <w:basedOn w:val="a6"/>
    <w:rsid w:val="00CB2233"/>
  </w:style>
  <w:style w:type="table" w:customStyle="1" w:styleId="ColorfulList-Accent19">
    <w:name w:val="Colorful List - Accent 19"/>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6"/>
    <w:rsid w:val="00CB2233"/>
  </w:style>
  <w:style w:type="numbering" w:customStyle="1" w:styleId="StyleBulletedSymbolsymbolLeft025Hanging025112">
    <w:name w:val="Style Bulleted Symbol (symbol) Left:  0.25&quot; Hanging:  0.25&quot;112"/>
    <w:basedOn w:val="a6"/>
    <w:rsid w:val="00CB2233"/>
  </w:style>
  <w:style w:type="numbering" w:customStyle="1" w:styleId="StyleBulletedSymbolsymbolLeft025Hanging025213">
    <w:name w:val="Style Bulleted Symbol (symbol) Left:  0.25&quot; Hanging:  0.25&quot;213"/>
    <w:basedOn w:val="a6"/>
    <w:rsid w:val="00CB2233"/>
  </w:style>
  <w:style w:type="numbering" w:customStyle="1" w:styleId="NoList12">
    <w:name w:val="No List12"/>
    <w:next w:val="a6"/>
    <w:uiPriority w:val="99"/>
    <w:semiHidden/>
    <w:rsid w:val="00CB2233"/>
  </w:style>
  <w:style w:type="numbering" w:customStyle="1" w:styleId="StyleBulleted12">
    <w:name w:val="Style Bulleted12"/>
    <w:rsid w:val="00CB2233"/>
    <w:pPr>
      <w:numPr>
        <w:numId w:val="15"/>
      </w:numPr>
    </w:pPr>
  </w:style>
  <w:style w:type="numbering" w:customStyle="1" w:styleId="StyleBulletedSymbolsymbolLeft025Hanging013">
    <w:name w:val="Style Bulleted Symbol (symbol) Left:  0.25&quot; Hanging:  0.13"/>
    <w:basedOn w:val="a6"/>
    <w:rsid w:val="00CB2233"/>
    <w:pPr>
      <w:numPr>
        <w:numId w:val="19"/>
      </w:numPr>
    </w:pPr>
  </w:style>
  <w:style w:type="table" w:customStyle="1" w:styleId="ColorfulList-Accent110">
    <w:name w:val="Colorful List - Accent 110"/>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d">
    <w:name w:val="Intense Emphasis"/>
    <w:uiPriority w:val="21"/>
    <w:qFormat/>
    <w:rsid w:val="00CB2233"/>
    <w:rPr>
      <w:i/>
      <w:iCs/>
      <w:color w:val="4F81BD"/>
    </w:rPr>
  </w:style>
  <w:style w:type="table" w:customStyle="1" w:styleId="GridTable4-Accent510">
    <w:name w:val="Grid Table 4 - Accent 510"/>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6"/>
    <w:rsid w:val="00CB2233"/>
    <w:pPr>
      <w:numPr>
        <w:numId w:val="17"/>
      </w:numPr>
    </w:pPr>
  </w:style>
  <w:style w:type="numbering" w:customStyle="1" w:styleId="StyleBulletedSymbolsymbolLeft025Hanging025113">
    <w:name w:val="Style Bulleted Symbol (symbol) Left:  0.25&quot; Hanging:  0.25&quot;113"/>
    <w:basedOn w:val="a6"/>
    <w:rsid w:val="00CB2233"/>
    <w:pPr>
      <w:numPr>
        <w:numId w:val="18"/>
      </w:numPr>
    </w:pPr>
  </w:style>
  <w:style w:type="numbering" w:customStyle="1" w:styleId="StyleBulletedSymbolsymbolLeft025Hanging025214">
    <w:name w:val="Style Bulleted Symbol (symbol) Left:  0.25&quot; Hanging:  0.25&quot;214"/>
    <w:basedOn w:val="a6"/>
    <w:rsid w:val="00CB2233"/>
    <w:pPr>
      <w:numPr>
        <w:numId w:val="8"/>
      </w:numPr>
    </w:pPr>
  </w:style>
  <w:style w:type="paragraph" w:customStyle="1" w:styleId="paragraph0">
    <w:name w:val="paragraph"/>
    <w:basedOn w:val="a3"/>
    <w:uiPriority w:val="99"/>
    <w:qFormat/>
    <w:rsid w:val="00CB2233"/>
    <w:pPr>
      <w:spacing w:before="0" w:after="0" w:line="259" w:lineRule="auto"/>
    </w:pPr>
    <w:rPr>
      <w:rFonts w:asciiTheme="minorHAnsi" w:eastAsia="Times New Roman" w:hAnsiTheme="minorHAnsi" w:cstheme="minorBidi"/>
      <w:sz w:val="24"/>
      <w:szCs w:val="24"/>
      <w:lang w:val="en-US" w:eastAsia="en-US"/>
    </w:rPr>
  </w:style>
  <w:style w:type="character" w:customStyle="1" w:styleId="spellingerror">
    <w:name w:val="spellingerror"/>
    <w:basedOn w:val="a4"/>
    <w:qFormat/>
    <w:rsid w:val="00CB2233"/>
  </w:style>
  <w:style w:type="character" w:customStyle="1" w:styleId="normaltextrun1">
    <w:name w:val="normaltextrun1"/>
    <w:basedOn w:val="a4"/>
    <w:rsid w:val="00CB2233"/>
  </w:style>
  <w:style w:type="character" w:customStyle="1" w:styleId="eop">
    <w:name w:val="eop"/>
    <w:basedOn w:val="a4"/>
    <w:qFormat/>
    <w:rsid w:val="00CB2233"/>
  </w:style>
  <w:style w:type="paragraph" w:customStyle="1" w:styleId="CharChar1CharCharCharCharCharCharCharCharCharCharCharCharCharCharChar42">
    <w:name w:val="Char Char1 Char Char Char Char Char Char Char Char Char Char Char Char Char Char Char4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B2233"/>
    <w:rPr>
      <w:rFonts w:ascii="Times New Roman" w:hAnsi="Times New Roman"/>
      <w:lang w:eastAsia="en-US"/>
    </w:rPr>
  </w:style>
  <w:style w:type="paragraph" w:customStyle="1" w:styleId="PropObs">
    <w:name w:val="PropObs"/>
    <w:basedOn w:val="a3"/>
    <w:link w:val="PropObsChar"/>
    <w:qFormat/>
    <w:rsid w:val="00CB2233"/>
    <w:pPr>
      <w:numPr>
        <w:numId w:val="51"/>
      </w:numPr>
      <w:spacing w:before="0" w:after="0"/>
      <w:ind w:left="1134" w:hanging="1134"/>
      <w:jc w:val="both"/>
    </w:pPr>
    <w:rPr>
      <w:rFonts w:ascii="Calibri" w:eastAsia="MS Mincho" w:hAnsi="Calibri"/>
      <w:b/>
      <w:lang w:eastAsia="sv-SE"/>
    </w:rPr>
  </w:style>
  <w:style w:type="character" w:customStyle="1" w:styleId="PropObsChar">
    <w:name w:val="PropObs Char"/>
    <w:link w:val="PropObs"/>
    <w:rsid w:val="00CB2233"/>
    <w:rPr>
      <w:rFonts w:ascii="Calibri" w:eastAsia="MS Mincho" w:hAnsi="Calibri"/>
      <w:b/>
      <w:lang w:val="en-GB" w:eastAsia="sv-SE"/>
    </w:rPr>
  </w:style>
  <w:style w:type="character" w:customStyle="1" w:styleId="ProposalsubChar">
    <w:name w:val="Proposal_sub Char"/>
    <w:link w:val="Proposalsub"/>
    <w:rsid w:val="00CB2233"/>
    <w:rPr>
      <w:rFonts w:ascii="Times New Roman" w:eastAsia="Malgun Gothic" w:hAnsi="Times New Roman"/>
      <w:kern w:val="2"/>
      <w:szCs w:val="22"/>
      <w:lang w:eastAsia="ko-KR"/>
    </w:rPr>
  </w:style>
  <w:style w:type="character" w:customStyle="1" w:styleId="ProposalsubsubChar">
    <w:name w:val="Proposal_sub_sub Char"/>
    <w:link w:val="Proposalsubsub"/>
    <w:rsid w:val="00CB2233"/>
    <w:rPr>
      <w:rFonts w:ascii="Times New Roman" w:eastAsia="Malgun Gothic" w:hAnsi="Times New Roman"/>
      <w:kern w:val="2"/>
      <w:szCs w:val="22"/>
      <w:lang w:eastAsia="ko-KR"/>
    </w:rPr>
  </w:style>
  <w:style w:type="table" w:styleId="6-1">
    <w:name w:val="Grid Table 6 Colorful Accent 1"/>
    <w:basedOn w:val="a5"/>
    <w:uiPriority w:val="51"/>
    <w:rsid w:val="00CB2233"/>
    <w:pPr>
      <w:spacing w:before="0" w:after="0"/>
      <w:ind w:left="0" w:firstLine="0"/>
    </w:pPr>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2f8">
    <w:name w:val="正文2"/>
    <w:qFormat/>
    <w:rsid w:val="00CB2233"/>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rsid w:val="00CB2233"/>
    <w:rPr>
      <w:rFonts w:ascii="Times New Roman" w:hAnsi="Times New Roman"/>
      <w:lang w:eastAsia="en-US"/>
    </w:rPr>
  </w:style>
  <w:style w:type="character" w:customStyle="1" w:styleId="fontstyle21">
    <w:name w:val="fontstyle21"/>
    <w:basedOn w:val="a4"/>
    <w:rsid w:val="00CB2233"/>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rsid w:val="00CB2233"/>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rsid w:val="00CB2233"/>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rsid w:val="00CB2233"/>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rsid w:val="00CB2233"/>
    <w:rPr>
      <w:rFonts w:ascii="Times New Roman" w:hAnsi="Times New Roman"/>
      <w:lang w:eastAsia="en-US"/>
    </w:rPr>
  </w:style>
  <w:style w:type="paragraph" w:customStyle="1" w:styleId="5a">
    <w:name w:val="列出段落5"/>
    <w:basedOn w:val="a3"/>
    <w:uiPriority w:val="99"/>
    <w:qFormat/>
    <w:rsid w:val="00CB2233"/>
    <w:pPr>
      <w:spacing w:beforeLines="50" w:before="50" w:after="120" w:line="276" w:lineRule="auto"/>
      <w:ind w:firstLineChars="200" w:firstLine="420"/>
      <w:jc w:val="both"/>
    </w:pPr>
    <w:rPr>
      <w:lang w:eastAsia="en-US"/>
    </w:rPr>
  </w:style>
  <w:style w:type="paragraph" w:customStyle="1" w:styleId="CharChar1CharCharCharCharCharCharCharCharCharCharCharCharCharCharChar58">
    <w:name w:val="Char Char1 Char Char Char Char Char Char Char Char Char Char Char Char Char Char Char5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rsid w:val="00CB2233"/>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rsid w:val="00CB2233"/>
    <w:rPr>
      <w:rFonts w:ascii="Times New Roman" w:hAnsi="Times New Roman"/>
      <w:lang w:eastAsia="en-US"/>
    </w:rPr>
  </w:style>
  <w:style w:type="character" w:customStyle="1" w:styleId="normaltextrun">
    <w:name w:val="normaltextrun"/>
    <w:basedOn w:val="a4"/>
    <w:qFormat/>
    <w:rsid w:val="00CB2233"/>
  </w:style>
  <w:style w:type="paragraph" w:customStyle="1" w:styleId="CharChar1CharCharCharCharCharCharCharCharCharCharCharCharCharCharChar56">
    <w:name w:val="Char Char1 Char Char Char Char Char Char Char Char Char Char Char Char Char Char Char5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CB2233"/>
    <w:rPr>
      <w:rFonts w:ascii="Times New Roman" w:hAnsi="Times New Roman"/>
      <w:lang w:eastAsia="en-US"/>
    </w:rPr>
  </w:style>
  <w:style w:type="paragraph" w:customStyle="1" w:styleId="a2">
    <w:name w:val="들여쓰기"/>
    <w:basedOn w:val="a3"/>
    <w:qFormat/>
    <w:rsid w:val="00CB2233"/>
    <w:pPr>
      <w:widowControl w:val="0"/>
      <w:numPr>
        <w:numId w:val="52"/>
      </w:numPr>
      <w:autoSpaceDE w:val="0"/>
      <w:autoSpaceDN w:val="0"/>
      <w:spacing w:before="0"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CB2233"/>
    <w:pPr>
      <w:numPr>
        <w:ilvl w:val="1"/>
      </w:numPr>
      <w:spacing w:after="180"/>
    </w:pPr>
  </w:style>
  <w:style w:type="character" w:customStyle="1" w:styleId="summaryChar">
    <w:name w:val="summary Char"/>
    <w:link w:val="summary"/>
    <w:rsid w:val="00CB2233"/>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rsid w:val="00CB2233"/>
    <w:rPr>
      <w:rFonts w:ascii="Times New Roman" w:hAnsi="Times New Roman"/>
      <w:lang w:eastAsia="en-US"/>
    </w:rPr>
  </w:style>
  <w:style w:type="paragraph" w:customStyle="1" w:styleId="TDOCProposal">
    <w:name w:val="TDOC Proposal"/>
    <w:basedOn w:val="a3"/>
    <w:link w:val="TDOCProposalChar"/>
    <w:qFormat/>
    <w:rsid w:val="00CB2233"/>
    <w:pPr>
      <w:spacing w:after="120"/>
      <w:jc w:val="both"/>
    </w:pPr>
    <w:rPr>
      <w:rFonts w:eastAsia="Malgun Gothic"/>
      <w:b/>
      <w:sz w:val="22"/>
      <w:lang w:val="en-US" w:eastAsia="ko-KR"/>
    </w:rPr>
  </w:style>
  <w:style w:type="character" w:customStyle="1" w:styleId="TDOCProposalChar">
    <w:name w:val="TDOC Proposal Char"/>
    <w:link w:val="TDOCProposal"/>
    <w:rsid w:val="00CB2233"/>
    <w:rPr>
      <w:rFonts w:ascii="Times New Roman" w:eastAsia="Malgun Gothic" w:hAnsi="Times New Roman"/>
      <w:b/>
      <w:sz w:val="22"/>
      <w:lang w:eastAsia="ko-KR"/>
    </w:rPr>
  </w:style>
  <w:style w:type="paragraph" w:customStyle="1" w:styleId="N1">
    <w:name w:val="N1"/>
    <w:basedOn w:val="a3"/>
    <w:link w:val="N1Char"/>
    <w:qFormat/>
    <w:rsid w:val="00CB2233"/>
    <w:pPr>
      <w:spacing w:before="0"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CB2233"/>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rsid w:val="00CB2233"/>
    <w:rPr>
      <w:rFonts w:ascii="Times New Roman" w:hAnsi="Times New Roman"/>
      <w:lang w:eastAsia="en-US"/>
    </w:rPr>
  </w:style>
  <w:style w:type="character" w:customStyle="1" w:styleId="LGTdoc1Char">
    <w:name w:val="LGTdoc_제목1 Char"/>
    <w:link w:val="LGTdoc1"/>
    <w:rsid w:val="00CB2233"/>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rsid w:val="00CB2233"/>
    <w:rPr>
      <w:rFonts w:ascii="Times New Roman" w:hAnsi="Times New Roman"/>
      <w:lang w:eastAsia="en-US"/>
    </w:rPr>
  </w:style>
  <w:style w:type="numbering" w:customStyle="1" w:styleId="3GPPBullets">
    <w:name w:val="3GPP Bullets"/>
    <w:basedOn w:val="a6"/>
    <w:uiPriority w:val="99"/>
    <w:rsid w:val="00CB2233"/>
    <w:pPr>
      <w:numPr>
        <w:numId w:val="53"/>
      </w:numPr>
    </w:pPr>
  </w:style>
  <w:style w:type="paragraph" w:customStyle="1" w:styleId="6pt6pt120">
    <w:name w:val="스타일 목록 단락 + 양쪽 앞: 6 pt 단락 뒤: 6 pt 줄 간격: 배수 1.2 줄 왼쪽 0 글자"/>
    <w:basedOn w:val="aff4"/>
    <w:rsid w:val="00CB2233"/>
    <w:pPr>
      <w:spacing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rsid w:val="00CB2233"/>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rsid w:val="00CB223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rsid w:val="00CB2233"/>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B2233"/>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rsid w:val="00CB2233"/>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rsid w:val="00CB2233"/>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rsid w:val="00CB2233"/>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rsid w:val="00CB2233"/>
    <w:rPr>
      <w:rFonts w:ascii="Times New Roman" w:hAnsi="Times New Roman"/>
      <w:lang w:eastAsia="en-US"/>
    </w:rPr>
  </w:style>
  <w:style w:type="paragraph" w:customStyle="1" w:styleId="Proposal1">
    <w:name w:val="Proposal1"/>
    <w:basedOn w:val="a3"/>
    <w:link w:val="Proposal1Char"/>
    <w:qFormat/>
    <w:rsid w:val="00CB2233"/>
    <w:pPr>
      <w:tabs>
        <w:tab w:val="left" w:pos="1620"/>
      </w:tabs>
      <w:spacing w:after="0"/>
      <w:ind w:left="1620" w:hanging="1620"/>
      <w:jc w:val="both"/>
    </w:pPr>
    <w:rPr>
      <w:rFonts w:ascii="Calibri" w:eastAsia="MS Mincho" w:hAnsi="Calibri"/>
      <w:b/>
      <w:lang w:val="en-US" w:eastAsia="en-US"/>
    </w:rPr>
  </w:style>
  <w:style w:type="character" w:customStyle="1" w:styleId="Proposal1Char">
    <w:name w:val="Proposal1 Char"/>
    <w:link w:val="Proposal1"/>
    <w:rsid w:val="00CB2233"/>
    <w:rPr>
      <w:rFonts w:ascii="Calibri" w:eastAsia="MS Mincho" w:hAnsi="Calibri"/>
      <w:b/>
      <w:lang w:eastAsia="en-US"/>
    </w:rPr>
  </w:style>
  <w:style w:type="table" w:styleId="2-5">
    <w:name w:val="Grid Table 2 Accent 5"/>
    <w:basedOn w:val="a5"/>
    <w:uiPriority w:val="47"/>
    <w:rsid w:val="00CB2233"/>
    <w:pPr>
      <w:spacing w:before="0" w:after="0"/>
      <w:ind w:left="0" w:firstLine="0"/>
    </w:pPr>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CB2233"/>
    <w:pPr>
      <w:numPr>
        <w:ilvl w:val="0"/>
      </w:numPr>
      <w:tabs>
        <w:tab w:val="num" w:pos="0"/>
        <w:tab w:val="num" w:pos="360"/>
        <w:tab w:val="num" w:pos="2160"/>
      </w:tabs>
      <w:overflowPunct w:val="0"/>
      <w:autoSpaceDE w:val="0"/>
      <w:autoSpaceDN w:val="0"/>
      <w:adjustRightInd w:val="0"/>
      <w:spacing w:after="120"/>
      <w:ind w:left="709" w:hanging="709"/>
      <w:textAlignment w:val="baseline"/>
    </w:pPr>
    <w:rPr>
      <w:rFonts w:ascii="Arial" w:hAnsi="Arial"/>
      <w:b w:val="0"/>
      <w:bCs w:val="0"/>
      <w:sz w:val="28"/>
      <w:szCs w:val="20"/>
      <w:lang w:eastAsia="en-US"/>
    </w:rPr>
  </w:style>
  <w:style w:type="character" w:customStyle="1" w:styleId="3GPPH3Char">
    <w:name w:val="3GPP H3 Char"/>
    <w:link w:val="3GPPH3"/>
    <w:rsid w:val="00CB2233"/>
    <w:rPr>
      <w:rFonts w:ascii="Arial" w:hAnsi="Arial"/>
      <w:sz w:val="28"/>
      <w:lang w:val="en-GB" w:eastAsia="en-US"/>
    </w:rPr>
  </w:style>
  <w:style w:type="paragraph" w:customStyle="1" w:styleId="00Text">
    <w:name w:val="00_Text"/>
    <w:basedOn w:val="a3"/>
    <w:link w:val="00TextChar"/>
    <w:qFormat/>
    <w:rsid w:val="00CB2233"/>
    <w:pPr>
      <w:spacing w:before="0" w:after="120"/>
      <w:jc w:val="both"/>
    </w:pPr>
    <w:rPr>
      <w:szCs w:val="24"/>
      <w:lang w:val="en-US" w:eastAsia="zh-CN"/>
    </w:rPr>
  </w:style>
  <w:style w:type="character" w:customStyle="1" w:styleId="00TextChar">
    <w:name w:val="00_Text Char"/>
    <w:link w:val="00Text"/>
    <w:qFormat/>
    <w:rsid w:val="00CB2233"/>
    <w:rPr>
      <w:rFonts w:ascii="Times New Roman" w:hAnsi="Times New Roman"/>
      <w:szCs w:val="24"/>
    </w:rPr>
  </w:style>
  <w:style w:type="paragraph" w:customStyle="1" w:styleId="afffffe">
    <w:name w:val="문단"/>
    <w:basedOn w:val="a3"/>
    <w:uiPriority w:val="99"/>
    <w:rsid w:val="00CB2233"/>
    <w:pPr>
      <w:autoSpaceDE w:val="0"/>
      <w:autoSpaceDN w:val="0"/>
      <w:spacing w:before="0"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rsid w:val="00CB2233"/>
    <w:rPr>
      <w:rFonts w:ascii="Times New Roman" w:hAnsi="Times New Roman"/>
      <w:lang w:eastAsia="en-US"/>
    </w:rPr>
  </w:style>
  <w:style w:type="paragraph" w:customStyle="1" w:styleId="0maintext0">
    <w:name w:val="0maintext"/>
    <w:basedOn w:val="a3"/>
    <w:uiPriority w:val="99"/>
    <w:qFormat/>
    <w:rsid w:val="00CB2233"/>
    <w:pPr>
      <w:spacing w:before="100" w:beforeAutospacing="1" w:after="100" w:afterAutospacing="1"/>
    </w:pPr>
    <w:rPr>
      <w:rFonts w:ascii="Calibri" w:hAnsi="Calibri" w:cs="Calibri"/>
      <w:sz w:val="22"/>
      <w:szCs w:val="22"/>
      <w:lang w:val="en-US" w:eastAsia="zh-CN"/>
    </w:rPr>
  </w:style>
  <w:style w:type="paragraph" w:customStyle="1" w:styleId="xxmsonormal">
    <w:name w:val="x_xmsonormal"/>
    <w:basedOn w:val="a3"/>
    <w:rsid w:val="00CB2233"/>
    <w:pPr>
      <w:spacing w:before="0" w:after="0"/>
    </w:pPr>
    <w:rPr>
      <w:rFonts w:ascii="Calibri" w:eastAsia="Gulim" w:hAnsi="Calibri" w:cs="Calibri"/>
      <w:sz w:val="22"/>
      <w:szCs w:val="22"/>
      <w:lang w:val="en-US" w:eastAsia="ko-KR"/>
    </w:rPr>
  </w:style>
  <w:style w:type="paragraph" w:customStyle="1" w:styleId="listparagraph">
    <w:name w:val="listparagraph"/>
    <w:basedOn w:val="a3"/>
    <w:rsid w:val="00CB2233"/>
    <w:pPr>
      <w:spacing w:before="100" w:beforeAutospacing="1" w:after="100" w:afterAutospacing="1"/>
    </w:pPr>
    <w:rPr>
      <w:rFonts w:ascii="Calibri" w:hAnsi="Calibri" w:cs="Calibri"/>
      <w:sz w:val="22"/>
      <w:szCs w:val="22"/>
      <w:lang w:val="en-US" w:eastAsia="zh-CN"/>
    </w:rPr>
  </w:style>
  <w:style w:type="paragraph" w:customStyle="1" w:styleId="xmsonormal0">
    <w:name w:val="xmsonormal"/>
    <w:basedOn w:val="a3"/>
    <w:uiPriority w:val="99"/>
    <w:rsid w:val="00CB2233"/>
    <w:pPr>
      <w:spacing w:before="100" w:beforeAutospacing="1" w:after="100" w:afterAutospacing="1"/>
    </w:pPr>
    <w:rPr>
      <w:sz w:val="24"/>
      <w:szCs w:val="24"/>
      <w:lang w:val="en-US" w:eastAsia="zh-CN"/>
    </w:rPr>
  </w:style>
  <w:style w:type="paragraph" w:customStyle="1" w:styleId="xb1">
    <w:name w:val="xb1"/>
    <w:basedOn w:val="a3"/>
    <w:uiPriority w:val="99"/>
    <w:rsid w:val="00CB2233"/>
    <w:pPr>
      <w:spacing w:before="100" w:beforeAutospacing="1" w:after="100" w:afterAutospacing="1"/>
    </w:pPr>
    <w:rPr>
      <w:sz w:val="24"/>
      <w:szCs w:val="24"/>
      <w:lang w:val="en-US" w:eastAsia="zh-CN"/>
    </w:rPr>
  </w:style>
  <w:style w:type="paragraph" w:customStyle="1" w:styleId="xmsolistparagraph">
    <w:name w:val="xmsolistparagraph"/>
    <w:basedOn w:val="a3"/>
    <w:rsid w:val="00CB2233"/>
    <w:pPr>
      <w:spacing w:before="100" w:beforeAutospacing="1" w:after="100" w:afterAutospacing="1"/>
    </w:pPr>
    <w:rPr>
      <w:sz w:val="24"/>
      <w:szCs w:val="24"/>
      <w:lang w:val="en-US" w:eastAsia="zh-CN"/>
    </w:rPr>
  </w:style>
  <w:style w:type="character" w:customStyle="1" w:styleId="apple-tab-span">
    <w:name w:val="apple-tab-span"/>
    <w:rsid w:val="00CB2233"/>
  </w:style>
  <w:style w:type="paragraph" w:customStyle="1" w:styleId="xxmsolistparagraph">
    <w:name w:val="x_xmsolistparagraph"/>
    <w:basedOn w:val="a3"/>
    <w:rsid w:val="00CB2233"/>
    <w:pPr>
      <w:spacing w:before="0" w:after="0"/>
      <w:ind w:left="720"/>
    </w:pPr>
    <w:rPr>
      <w:rFonts w:ascii="Calibri" w:hAnsi="Calibri" w:cs="Calibri"/>
      <w:sz w:val="22"/>
      <w:szCs w:val="22"/>
      <w:lang w:val="en-US" w:eastAsia="zh-CN"/>
    </w:rPr>
  </w:style>
  <w:style w:type="paragraph" w:customStyle="1" w:styleId="maintext0">
    <w:name w:val="maintext"/>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a3"/>
    <w:uiPriority w:val="99"/>
    <w:rsid w:val="00CB2233"/>
    <w:pPr>
      <w:spacing w:before="0" w:after="0"/>
    </w:pPr>
    <w:rPr>
      <w:rFonts w:eastAsia="Gulim"/>
      <w:sz w:val="24"/>
      <w:szCs w:val="24"/>
      <w:lang w:val="en-US" w:eastAsia="ko-KR"/>
    </w:rPr>
  </w:style>
  <w:style w:type="paragraph" w:customStyle="1" w:styleId="x00text">
    <w:name w:val="x_00text"/>
    <w:basedOn w:val="a3"/>
    <w:uiPriority w:val="99"/>
    <w:rsid w:val="00CB2233"/>
    <w:pPr>
      <w:spacing w:before="0" w:after="0"/>
    </w:pPr>
    <w:rPr>
      <w:rFonts w:eastAsia="Gulim"/>
      <w:sz w:val="24"/>
      <w:szCs w:val="24"/>
      <w:lang w:val="en-US" w:eastAsia="ko-KR"/>
    </w:rPr>
  </w:style>
  <w:style w:type="paragraph" w:customStyle="1" w:styleId="xb10">
    <w:name w:val="x_b1"/>
    <w:basedOn w:val="a3"/>
    <w:uiPriority w:val="99"/>
    <w:rsid w:val="00CB2233"/>
    <w:pPr>
      <w:spacing w:before="0" w:after="0"/>
    </w:pPr>
    <w:rPr>
      <w:rFonts w:eastAsia="Gulim"/>
      <w:sz w:val="24"/>
      <w:szCs w:val="24"/>
      <w:lang w:val="en-US" w:eastAsia="ko-KR"/>
    </w:rPr>
  </w:style>
  <w:style w:type="character" w:customStyle="1" w:styleId="colour">
    <w:name w:val="colour"/>
    <w:rsid w:val="00CB2233"/>
  </w:style>
  <w:style w:type="paragraph" w:customStyle="1" w:styleId="xa0">
    <w:name w:val="x_a0"/>
    <w:basedOn w:val="a3"/>
    <w:uiPriority w:val="99"/>
    <w:rsid w:val="00CB2233"/>
    <w:pPr>
      <w:spacing w:before="0" w:after="0"/>
    </w:pPr>
    <w:rPr>
      <w:rFonts w:ascii="宋体" w:hAnsi="宋体" w:cs="Calibri"/>
      <w:sz w:val="24"/>
      <w:szCs w:val="24"/>
      <w:lang w:val="en-US" w:eastAsia="zh-CN"/>
    </w:rPr>
  </w:style>
  <w:style w:type="character" w:customStyle="1" w:styleId="xapple-converted-space">
    <w:name w:val="x_apple-converted-space"/>
    <w:rsid w:val="00CB2233"/>
  </w:style>
  <w:style w:type="paragraph" w:customStyle="1" w:styleId="3gppagreements0">
    <w:name w:val="3gppagreements0"/>
    <w:basedOn w:val="a3"/>
    <w:uiPriority w:val="99"/>
    <w:rsid w:val="00CB2233"/>
    <w:pPr>
      <w:spacing w:before="0" w:after="0"/>
    </w:pPr>
    <w:rPr>
      <w:sz w:val="24"/>
      <w:szCs w:val="24"/>
      <w:lang w:val="en-US" w:eastAsia="zh-CN"/>
    </w:rPr>
  </w:style>
  <w:style w:type="paragraph" w:customStyle="1" w:styleId="b22">
    <w:name w:val="b22"/>
    <w:basedOn w:val="a3"/>
    <w:uiPriority w:val="99"/>
    <w:rsid w:val="00CB2233"/>
    <w:pPr>
      <w:spacing w:before="0" w:after="0"/>
    </w:pPr>
    <w:rPr>
      <w:sz w:val="24"/>
      <w:szCs w:val="24"/>
      <w:lang w:val="en-US" w:eastAsia="zh-CN"/>
    </w:rPr>
  </w:style>
  <w:style w:type="character" w:customStyle="1" w:styleId="Char20">
    <w:name w:val="正文文本 Char2"/>
    <w:aliases w:val="bt Char2"/>
    <w:locked/>
    <w:rsid w:val="00CB2233"/>
    <w:rPr>
      <w:rFonts w:ascii="MS Mincho" w:eastAsia="MS Mincho" w:hAnsi="MS Mincho"/>
      <w:lang w:eastAsia="en-US"/>
    </w:rPr>
  </w:style>
  <w:style w:type="paragraph" w:customStyle="1" w:styleId="tan0">
    <w:name w:val="tan"/>
    <w:basedOn w:val="a3"/>
    <w:rsid w:val="00CB2233"/>
    <w:pPr>
      <w:keepNext/>
      <w:spacing w:before="0" w:after="0"/>
      <w:ind w:left="851" w:hanging="851"/>
    </w:pPr>
    <w:rPr>
      <w:rFonts w:ascii="Arial" w:hAnsi="Arial" w:cs="Arial"/>
      <w:sz w:val="18"/>
      <w:szCs w:val="18"/>
      <w:lang w:val="en-US" w:eastAsia="zh-CN"/>
    </w:rPr>
  </w:style>
  <w:style w:type="paragraph" w:customStyle="1" w:styleId="x2">
    <w:name w:val="x2"/>
    <w:basedOn w:val="a3"/>
    <w:uiPriority w:val="99"/>
    <w:rsid w:val="00CB2233"/>
    <w:pPr>
      <w:spacing w:before="0" w:after="0"/>
    </w:pPr>
    <w:rPr>
      <w:rFonts w:ascii="Gulim" w:eastAsia="Gulim" w:hAnsi="Gulim" w:cs="Calibri"/>
      <w:sz w:val="24"/>
      <w:szCs w:val="24"/>
      <w:lang w:val="en-US" w:eastAsia="zh-CN"/>
    </w:rPr>
  </w:style>
  <w:style w:type="paragraph" w:customStyle="1" w:styleId="listparagraph11">
    <w:name w:val="listparagraph11"/>
    <w:basedOn w:val="a3"/>
    <w:uiPriority w:val="99"/>
    <w:rsid w:val="00CB2233"/>
    <w:pPr>
      <w:spacing w:before="0" w:after="0"/>
    </w:pPr>
    <w:rPr>
      <w:rFonts w:ascii="Calibri" w:eastAsia="Calibri" w:hAnsi="Calibri" w:cs="Calibri"/>
      <w:sz w:val="22"/>
      <w:szCs w:val="22"/>
      <w:lang w:val="en-US" w:eastAsia="en-US"/>
    </w:rPr>
  </w:style>
  <w:style w:type="character" w:customStyle="1" w:styleId="proposalChar0">
    <w:name w:val="proposal Char"/>
    <w:basedOn w:val="a4"/>
    <w:link w:val="proposal0"/>
    <w:locked/>
    <w:rsid w:val="00CB2233"/>
    <w:rPr>
      <w:b/>
      <w:bCs/>
      <w:i/>
      <w:iCs/>
    </w:rPr>
  </w:style>
  <w:style w:type="paragraph" w:customStyle="1" w:styleId="proposal0">
    <w:name w:val="proposal"/>
    <w:basedOn w:val="a3"/>
    <w:link w:val="proposalChar0"/>
    <w:rsid w:val="00CB2233"/>
    <w:pPr>
      <w:spacing w:before="60" w:line="360" w:lineRule="atLeast"/>
      <w:jc w:val="both"/>
    </w:pPr>
    <w:rPr>
      <w:rFonts w:ascii="CG Times (WN)" w:hAnsi="CG Times (WN)"/>
      <w:b/>
      <w:bCs/>
      <w:i/>
      <w:iCs/>
      <w:lang w:val="en-US" w:eastAsia="zh-CN"/>
    </w:rPr>
  </w:style>
  <w:style w:type="character" w:customStyle="1" w:styleId="B4Char">
    <w:name w:val="B4 Char"/>
    <w:basedOn w:val="a4"/>
    <w:link w:val="B4"/>
    <w:locked/>
    <w:rsid w:val="00CB2233"/>
    <w:rPr>
      <w:rFonts w:ascii="Times New Roman" w:hAnsi="Times New Roman"/>
      <w:lang w:val="en-GB" w:eastAsia="ja-JP"/>
    </w:rPr>
  </w:style>
  <w:style w:type="paragraph" w:customStyle="1" w:styleId="b110">
    <w:name w:val="b11"/>
    <w:basedOn w:val="a3"/>
    <w:uiPriority w:val="99"/>
    <w:rsid w:val="00CB2233"/>
    <w:pPr>
      <w:spacing w:before="100" w:beforeAutospacing="1" w:after="100" w:afterAutospacing="1"/>
    </w:pPr>
    <w:rPr>
      <w:rFonts w:ascii="宋体" w:hAnsi="宋体" w:cs="Calibri"/>
      <w:sz w:val="24"/>
      <w:szCs w:val="24"/>
      <w:lang w:val="en-US" w:eastAsia="zh-CN"/>
    </w:rPr>
  </w:style>
  <w:style w:type="paragraph" w:customStyle="1" w:styleId="gmail-m-2909877017254924335a">
    <w:name w:val="gmail-m_-2909877017254924335a"/>
    <w:basedOn w:val="a3"/>
    <w:uiPriority w:val="99"/>
    <w:semiHidden/>
    <w:rsid w:val="00CB2233"/>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3"/>
    <w:uiPriority w:val="99"/>
    <w:rsid w:val="00CB2233"/>
    <w:pPr>
      <w:spacing w:before="100" w:beforeAutospacing="1" w:after="100" w:afterAutospacing="1"/>
    </w:pPr>
    <w:rPr>
      <w:rFonts w:ascii="Gulim" w:eastAsia="Gulim" w:hAnsi="Gulim" w:cs="Calibri"/>
      <w:sz w:val="24"/>
      <w:lang w:val="en-US" w:eastAsia="zh-CN"/>
    </w:rPr>
  </w:style>
  <w:style w:type="paragraph" w:customStyle="1" w:styleId="xmsolistparagraph0">
    <w:name w:val="x_msolistparagraph"/>
    <w:basedOn w:val="a3"/>
    <w:uiPriority w:val="99"/>
    <w:rsid w:val="00CB2233"/>
    <w:pPr>
      <w:spacing w:before="0" w:after="0"/>
      <w:ind w:left="720"/>
    </w:pPr>
    <w:rPr>
      <w:rFonts w:ascii="Calibri" w:hAnsi="Calibri" w:cs="Calibri"/>
      <w:sz w:val="22"/>
      <w:szCs w:val="22"/>
      <w:lang w:val="en-US" w:eastAsia="zh-CN"/>
    </w:rPr>
  </w:style>
  <w:style w:type="character" w:customStyle="1" w:styleId="TANChar">
    <w:name w:val="TAN Char"/>
    <w:link w:val="TAN"/>
    <w:qFormat/>
    <w:locked/>
    <w:rsid w:val="00CB2233"/>
    <w:rPr>
      <w:rFonts w:ascii="Arial" w:hAnsi="Arial"/>
      <w:sz w:val="18"/>
      <w:lang w:val="en-GB" w:eastAsia="ja-JP"/>
    </w:rPr>
  </w:style>
  <w:style w:type="paragraph" w:customStyle="1" w:styleId="b20">
    <w:name w:val="b2"/>
    <w:basedOn w:val="a3"/>
    <w:uiPriority w:val="99"/>
    <w:rsid w:val="00CB2233"/>
    <w:pPr>
      <w:spacing w:before="100" w:beforeAutospacing="1" w:after="100" w:afterAutospacing="1"/>
    </w:pPr>
    <w:rPr>
      <w:rFonts w:eastAsia="Gulim"/>
      <w:sz w:val="24"/>
      <w:szCs w:val="24"/>
      <w:lang w:val="en-US" w:eastAsia="zh-CN"/>
    </w:rPr>
  </w:style>
  <w:style w:type="paragraph" w:customStyle="1" w:styleId="b30">
    <w:name w:val="b3"/>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40">
    <w:name w:val="b4"/>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50">
    <w:name w:val="b5"/>
    <w:basedOn w:val="a3"/>
    <w:uiPriority w:val="99"/>
    <w:rsid w:val="00CB2233"/>
    <w:pPr>
      <w:spacing w:before="100" w:beforeAutospacing="1" w:after="100" w:afterAutospacing="1"/>
    </w:pPr>
    <w:rPr>
      <w:rFonts w:ascii="宋体" w:hAnsi="宋体" w:cs="Gulim"/>
      <w:sz w:val="24"/>
      <w:szCs w:val="24"/>
      <w:lang w:val="en-US" w:eastAsia="ko-KR"/>
    </w:rPr>
  </w:style>
  <w:style w:type="table" w:customStyle="1" w:styleId="1f1">
    <w:name w:val="普通表格1"/>
    <w:uiPriority w:val="99"/>
    <w:semiHidden/>
    <w:rsid w:val="00CB2233"/>
    <w:pPr>
      <w:spacing w:before="0" w:after="0"/>
      <w:ind w:left="0" w:firstLine="0"/>
    </w:pPr>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CB2233"/>
    <w:rPr>
      <w:rFonts w:ascii="Arial" w:eastAsia="Times New Roman" w:hAnsi="Arial"/>
      <w:b/>
      <w:sz w:val="18"/>
      <w:lang w:val="en-GB"/>
    </w:rPr>
  </w:style>
  <w:style w:type="character" w:customStyle="1" w:styleId="emailstyle19">
    <w:name w:val="emailstyle19"/>
    <w:basedOn w:val="a4"/>
    <w:semiHidden/>
    <w:rsid w:val="00CB2233"/>
    <w:rPr>
      <w:rFonts w:ascii="Calibri" w:hAnsi="Calibri" w:cs="Calibri" w:hint="default"/>
      <w:color w:val="auto"/>
    </w:rPr>
  </w:style>
  <w:style w:type="character" w:customStyle="1" w:styleId="None">
    <w:name w:val="None"/>
    <w:basedOn w:val="a4"/>
    <w:rsid w:val="00CB2233"/>
  </w:style>
  <w:style w:type="paragraph" w:customStyle="1" w:styleId="xtal">
    <w:name w:val="x_tal"/>
    <w:basedOn w:val="a3"/>
    <w:uiPriority w:val="99"/>
    <w:rsid w:val="00CB2233"/>
    <w:pPr>
      <w:spacing w:before="0" w:after="0"/>
    </w:pPr>
    <w:rPr>
      <w:rFonts w:cs="Calibri"/>
      <w:sz w:val="24"/>
      <w:szCs w:val="22"/>
      <w:lang w:val="en-US" w:eastAsia="zh-CN"/>
    </w:rPr>
  </w:style>
  <w:style w:type="character" w:customStyle="1" w:styleId="xnone">
    <w:name w:val="x_none"/>
    <w:rsid w:val="00CB2233"/>
  </w:style>
  <w:style w:type="character" w:customStyle="1" w:styleId="gmaildefault">
    <w:name w:val="gmail_default"/>
    <w:rsid w:val="00CB2233"/>
  </w:style>
  <w:style w:type="paragraph" w:customStyle="1" w:styleId="affffff">
    <w:name w:val="a"/>
    <w:basedOn w:val="a3"/>
    <w:uiPriority w:val="99"/>
    <w:rsid w:val="00CB2233"/>
    <w:pPr>
      <w:spacing w:before="100" w:beforeAutospacing="1" w:after="100" w:afterAutospacing="1"/>
    </w:pPr>
    <w:rPr>
      <w:rFonts w:ascii="Calibri" w:hAnsi="Calibri" w:cs="Calibri"/>
      <w:sz w:val="22"/>
      <w:szCs w:val="22"/>
      <w:lang w:val="en-US" w:eastAsia="zh-CN"/>
    </w:rPr>
  </w:style>
  <w:style w:type="character" w:customStyle="1" w:styleId="xapple-converted-space0">
    <w:name w:val="xapple-converted-space"/>
    <w:rsid w:val="00CB2233"/>
  </w:style>
  <w:style w:type="paragraph" w:customStyle="1" w:styleId="gmail-msonormal">
    <w:name w:val="gmail-msonormal"/>
    <w:basedOn w:val="a3"/>
    <w:rsid w:val="00CB2233"/>
    <w:pPr>
      <w:spacing w:before="100" w:beforeAutospacing="1" w:after="100" w:afterAutospacing="1"/>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CB2233"/>
    <w:rPr>
      <w:rFonts w:ascii="Times New Roman" w:eastAsia="Calibri" w:hAnsi="Times New Roman"/>
      <w:szCs w:val="22"/>
      <w:lang w:eastAsia="en-US"/>
    </w:rPr>
  </w:style>
  <w:style w:type="character" w:customStyle="1" w:styleId="msoins2">
    <w:name w:val="msoins2"/>
    <w:rsid w:val="00CB2233"/>
  </w:style>
  <w:style w:type="paragraph" w:customStyle="1" w:styleId="xxxmsolistparagraph">
    <w:name w:val="x_xxmsolistparagraph"/>
    <w:basedOn w:val="a3"/>
    <w:uiPriority w:val="99"/>
    <w:rsid w:val="00CB2233"/>
    <w:pPr>
      <w:spacing w:before="0" w:after="0"/>
      <w:ind w:left="800"/>
      <w:jc w:val="both"/>
    </w:pPr>
    <w:rPr>
      <w:rFonts w:ascii="Calibri" w:hAnsi="Calibri" w:cs="Calibri"/>
      <w:sz w:val="21"/>
      <w:szCs w:val="21"/>
      <w:lang w:val="en-US" w:eastAsia="zh-CN"/>
    </w:rPr>
  </w:style>
  <w:style w:type="paragraph" w:customStyle="1" w:styleId="xxmsonormal0">
    <w:name w:val="xxmsonormal"/>
    <w:basedOn w:val="a3"/>
    <w:rsid w:val="00CB2233"/>
    <w:pPr>
      <w:spacing w:before="0" w:after="0"/>
    </w:pPr>
    <w:rPr>
      <w:rFonts w:ascii="宋体" w:hAnsi="宋体" w:cs="Gulim"/>
      <w:sz w:val="24"/>
      <w:szCs w:val="24"/>
      <w:lang w:val="en-US" w:eastAsia="zh-CN"/>
    </w:rPr>
  </w:style>
  <w:style w:type="paragraph" w:customStyle="1" w:styleId="Obserevation">
    <w:name w:val="Obserevation"/>
    <w:basedOn w:val="a3"/>
    <w:link w:val="ObserevationChar"/>
    <w:qFormat/>
    <w:rsid w:val="00CB2233"/>
    <w:pPr>
      <w:numPr>
        <w:numId w:val="54"/>
      </w:numPr>
      <w:tabs>
        <w:tab w:val="left" w:pos="1620"/>
      </w:tabs>
      <w:spacing w:after="0"/>
      <w:ind w:left="1627" w:hanging="1627"/>
    </w:pPr>
    <w:rPr>
      <w:rFonts w:ascii="Calibri" w:eastAsia="MS Mincho" w:hAnsi="Calibri"/>
      <w:b/>
      <w:lang w:val="en-US" w:eastAsia="en-US"/>
    </w:rPr>
  </w:style>
  <w:style w:type="character" w:customStyle="1" w:styleId="ObserevationChar">
    <w:name w:val="Obserevation Char"/>
    <w:basedOn w:val="Proposal1Char"/>
    <w:link w:val="Obserevation"/>
    <w:rsid w:val="00CB2233"/>
    <w:rPr>
      <w:rFonts w:ascii="Calibri" w:eastAsia="MS Mincho" w:hAnsi="Calibri"/>
      <w:b/>
      <w:lang w:eastAsia="en-US"/>
    </w:rPr>
  </w:style>
  <w:style w:type="paragraph" w:customStyle="1" w:styleId="gmail-3gppagreements">
    <w:name w:val="gmail-3gppagreements"/>
    <w:basedOn w:val="a3"/>
    <w:uiPriority w:val="99"/>
    <w:rsid w:val="00CB2233"/>
    <w:pPr>
      <w:spacing w:before="100" w:beforeAutospacing="1" w:after="100" w:afterAutospacing="1"/>
    </w:pPr>
    <w:rPr>
      <w:rFonts w:ascii="Calibri" w:eastAsia="Calibri" w:hAnsi="Calibri" w:cs="Calibri"/>
      <w:sz w:val="22"/>
      <w:szCs w:val="22"/>
      <w:lang w:val="en-US" w:eastAsia="en-US"/>
    </w:rPr>
  </w:style>
  <w:style w:type="character" w:customStyle="1" w:styleId="ObservationChar">
    <w:name w:val="Observation Char"/>
    <w:link w:val="Observation"/>
    <w:qFormat/>
    <w:locked/>
    <w:rsid w:val="00CB2233"/>
    <w:rPr>
      <w:rFonts w:ascii="Arial" w:eastAsia="Times New Roman" w:hAnsi="Arial"/>
      <w:b/>
      <w:bCs/>
      <w:lang w:val="en-GB"/>
    </w:rPr>
  </w:style>
  <w:style w:type="paragraph" w:customStyle="1" w:styleId="a00">
    <w:name w:val="a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xxmsonormal">
    <w:name w:val="x_x_xmsonormal"/>
    <w:basedOn w:val="a3"/>
    <w:rsid w:val="00CB2233"/>
    <w:pPr>
      <w:spacing w:before="0" w:after="0"/>
    </w:pPr>
    <w:rPr>
      <w:rFonts w:ascii="Calibri" w:eastAsia="Calibri" w:hAnsi="Calibri" w:cs="Calibri"/>
      <w:sz w:val="22"/>
      <w:szCs w:val="22"/>
      <w:lang w:val="en-US" w:eastAsia="en-US"/>
    </w:rPr>
  </w:style>
  <w:style w:type="character" w:customStyle="1" w:styleId="ListLabel47">
    <w:name w:val="ListLabel 47"/>
    <w:qFormat/>
    <w:rsid w:val="00CB2233"/>
    <w:rPr>
      <w:rFonts w:cs="Courier New"/>
    </w:rPr>
  </w:style>
  <w:style w:type="table" w:customStyle="1" w:styleId="113">
    <w:name w:val="网格表 1 浅色1"/>
    <w:basedOn w:val="a5"/>
    <w:uiPriority w:val="46"/>
    <w:rsid w:val="00CB2233"/>
    <w:pPr>
      <w:spacing w:before="0" w:after="0"/>
      <w:ind w:left="0" w:firstLine="0"/>
    </w:pPr>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3"/>
    <w:uiPriority w:val="99"/>
    <w:rsid w:val="00CB2233"/>
    <w:pPr>
      <w:spacing w:before="0" w:after="0"/>
    </w:pPr>
    <w:rPr>
      <w:rFonts w:ascii="Gulim" w:eastAsia="Gulim" w:hAnsi="Gulim" w:cs="Calibri"/>
      <w:sz w:val="24"/>
      <w:szCs w:val="24"/>
      <w:lang w:val="en-US" w:eastAsia="en-US"/>
    </w:rPr>
  </w:style>
  <w:style w:type="paragraph" w:customStyle="1" w:styleId="xxmsolistparagraph0">
    <w:name w:val="xxmsolistparagraph"/>
    <w:basedOn w:val="a3"/>
    <w:rsid w:val="00CB2233"/>
    <w:pPr>
      <w:spacing w:before="0" w:after="0"/>
    </w:pPr>
    <w:rPr>
      <w:rFonts w:ascii="Calibri" w:eastAsia="Calibri" w:hAnsi="Calibri" w:cs="Calibri"/>
      <w:sz w:val="22"/>
      <w:szCs w:val="22"/>
      <w:lang w:val="en-US" w:eastAsia="en-US"/>
    </w:rPr>
  </w:style>
  <w:style w:type="paragraph" w:customStyle="1" w:styleId="3GPPH2">
    <w:name w:val="3GPP H2"/>
    <w:basedOn w:val="20"/>
    <w:next w:val="3GPPText"/>
    <w:uiPriority w:val="99"/>
    <w:qFormat/>
    <w:rsid w:val="00CB2233"/>
    <w:pPr>
      <w:numPr>
        <w:numId w:val="56"/>
      </w:numPr>
      <w:overflowPunct w:val="0"/>
      <w:autoSpaceDE w:val="0"/>
      <w:autoSpaceDN w:val="0"/>
      <w:adjustRightInd w:val="0"/>
      <w:spacing w:after="120"/>
    </w:pPr>
    <w:rPr>
      <w:rFonts w:ascii="Arial" w:hAnsi="Arial"/>
      <w:b w:val="0"/>
      <w:bCs w:val="0"/>
      <w:i w:val="0"/>
      <w:iCs w:val="0"/>
      <w:sz w:val="32"/>
      <w:szCs w:val="20"/>
      <w:lang w:eastAsia="en-US"/>
    </w:rPr>
  </w:style>
  <w:style w:type="paragraph" w:customStyle="1" w:styleId="m-8344110204669877727observation">
    <w:name w:val="m_-8344110204669877727observation"/>
    <w:basedOn w:val="a3"/>
    <w:rsid w:val="00CB2233"/>
    <w:pPr>
      <w:spacing w:before="100" w:beforeAutospacing="1" w:after="100" w:afterAutospacing="1"/>
    </w:pPr>
    <w:rPr>
      <w:rFonts w:ascii="Calibri" w:eastAsia="Calibri" w:hAnsi="Calibri" w:cs="Calibri"/>
      <w:sz w:val="22"/>
      <w:szCs w:val="22"/>
      <w:lang w:val="en-US" w:eastAsia="en-US"/>
    </w:rPr>
  </w:style>
  <w:style w:type="character" w:customStyle="1" w:styleId="affff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4"/>
    <w:uiPriority w:val="34"/>
    <w:locked/>
    <w:rsid w:val="00CB2233"/>
    <w:rPr>
      <w:rFonts w:ascii="Calibri" w:hAnsi="Calibri" w:cs="Calibri"/>
      <w:lang w:eastAsia="zh-CN"/>
    </w:rPr>
  </w:style>
  <w:style w:type="paragraph" w:customStyle="1" w:styleId="xmsobodytext">
    <w:name w:val="xmsobodytext"/>
    <w:basedOn w:val="a3"/>
    <w:uiPriority w:val="99"/>
    <w:rsid w:val="00CB2233"/>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locked/>
    <w:rsid w:val="00CB2233"/>
    <w:rPr>
      <w:rFonts w:ascii="Batang" w:hAnsi="Batang"/>
    </w:rPr>
  </w:style>
  <w:style w:type="paragraph" w:customStyle="1" w:styleId="discussionpoint">
    <w:name w:val="discussion point"/>
    <w:basedOn w:val="a3"/>
    <w:link w:val="discussionpointChar"/>
    <w:rsid w:val="00CB2233"/>
    <w:pPr>
      <w:overflowPunct w:val="0"/>
      <w:autoSpaceDE w:val="0"/>
      <w:autoSpaceDN w:val="0"/>
      <w:snapToGrid w:val="0"/>
      <w:spacing w:before="0" w:after="60" w:line="252" w:lineRule="auto"/>
      <w:jc w:val="both"/>
    </w:pPr>
    <w:rPr>
      <w:rFonts w:ascii="Batang" w:hAnsi="Batang"/>
      <w:lang w:val="en-US" w:eastAsia="zh-CN"/>
    </w:rPr>
  </w:style>
  <w:style w:type="table" w:styleId="82">
    <w:name w:val="Table Grid 8"/>
    <w:basedOn w:val="a5"/>
    <w:unhideWhenUsed/>
    <w:qFormat/>
    <w:locked/>
    <w:rsid w:val="00CB2233"/>
    <w:pPr>
      <w:snapToGrid w:val="0"/>
      <w:spacing w:before="0" w:after="100" w:afterAutospacing="1" w:line="256" w:lineRule="auto"/>
      <w:ind w:left="0" w:firstLine="0"/>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CB2233"/>
    <w:rPr>
      <w:rFonts w:ascii="Calibri" w:hAnsi="Calibri" w:cs="Calibri"/>
    </w:rPr>
  </w:style>
  <w:style w:type="paragraph" w:customStyle="1" w:styleId="DraftProposal">
    <w:name w:val="Draft Proposal"/>
    <w:basedOn w:val="a3"/>
    <w:uiPriority w:val="99"/>
    <w:rsid w:val="00CB2233"/>
    <w:pPr>
      <w:snapToGrid w:val="0"/>
      <w:spacing w:before="0"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a3"/>
    <w:uiPriority w:val="99"/>
    <w:semiHidden/>
    <w:rsid w:val="00CB2233"/>
    <w:pPr>
      <w:spacing w:before="100" w:beforeAutospacing="1" w:after="100" w:afterAutospacing="1"/>
    </w:pPr>
    <w:rPr>
      <w:rFonts w:eastAsia="Calibri"/>
      <w:sz w:val="24"/>
      <w:szCs w:val="24"/>
      <w:lang w:val="en-US" w:eastAsia="en-US"/>
    </w:rPr>
  </w:style>
  <w:style w:type="paragraph" w:customStyle="1" w:styleId="m-2728575548228320336msolistparagraph">
    <w:name w:val="m_-2728575548228320336msolistparagraph"/>
    <w:basedOn w:val="a3"/>
    <w:rsid w:val="00CB2233"/>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CB2233"/>
    <w:pPr>
      <w:spacing w:before="120" w:line="264" w:lineRule="auto"/>
    </w:pPr>
    <w:rPr>
      <w:b/>
      <w:bCs/>
      <w:i/>
      <w:iCs/>
    </w:rPr>
  </w:style>
  <w:style w:type="character" w:customStyle="1" w:styleId="000proposalChar">
    <w:name w:val="000_proposal Char"/>
    <w:basedOn w:val="00TextChar"/>
    <w:link w:val="000proposal"/>
    <w:rsid w:val="00CB2233"/>
    <w:rPr>
      <w:rFonts w:ascii="Times New Roman" w:hAnsi="Times New Roman"/>
      <w:b/>
      <w:bCs/>
      <w:i/>
      <w:iCs/>
      <w:szCs w:val="24"/>
    </w:rPr>
  </w:style>
  <w:style w:type="character" w:customStyle="1" w:styleId="bullet11">
    <w:name w:val="bullet1 字符"/>
    <w:qFormat/>
    <w:rsid w:val="00CB2233"/>
    <w:rPr>
      <w:rFonts w:ascii="Calibri" w:eastAsia="Malgun Gothic" w:hAnsi="Calibri"/>
      <w:sz w:val="22"/>
      <w:szCs w:val="22"/>
    </w:rPr>
  </w:style>
  <w:style w:type="paragraph" w:customStyle="1" w:styleId="tal00">
    <w:name w:val="t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a00">
    <w:name w:val="xa0"/>
    <w:basedOn w:val="a3"/>
    <w:rsid w:val="00CB2233"/>
    <w:pPr>
      <w:spacing w:before="100" w:beforeAutospacing="1" w:after="100" w:afterAutospacing="1"/>
    </w:pPr>
    <w:rPr>
      <w:rFonts w:ascii="Calibri" w:eastAsia="Calibri" w:hAnsi="Calibri" w:cs="Calibri"/>
      <w:sz w:val="22"/>
      <w:szCs w:val="22"/>
      <w:lang w:val="en-US" w:eastAsia="en-US"/>
    </w:rPr>
  </w:style>
  <w:style w:type="paragraph" w:customStyle="1" w:styleId="affffffffc">
    <w:name w:val="affffffffc"/>
    <w:basedOn w:val="a3"/>
    <w:rsid w:val="00CB2233"/>
    <w:pPr>
      <w:spacing w:before="100" w:beforeAutospacing="1" w:after="100" w:afterAutospacing="1"/>
    </w:pPr>
    <w:rPr>
      <w:rFonts w:ascii="宋体" w:hAnsi="宋体" w:cs="Calibri"/>
      <w:sz w:val="24"/>
      <w:szCs w:val="24"/>
      <w:lang w:val="en-US" w:eastAsia="en-US"/>
    </w:rPr>
  </w:style>
  <w:style w:type="paragraph" w:customStyle="1" w:styleId="HTML10">
    <w:name w:val="HTML 预设格式1"/>
    <w:basedOn w:val="a3"/>
    <w:link w:val="HTML0"/>
    <w:uiPriority w:val="99"/>
    <w:semiHidden/>
    <w:rsid w:val="00CB2233"/>
    <w:pPr>
      <w:spacing w:before="0" w:after="0"/>
    </w:pPr>
    <w:rPr>
      <w:rFonts w:ascii="Courier New" w:hAnsi="Courier New" w:cs="Courier New"/>
    </w:rPr>
  </w:style>
  <w:style w:type="paragraph" w:customStyle="1" w:styleId="xmsocaption">
    <w:name w:val="x_msocaption"/>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msonormal00">
    <w:name w:val="x_msonorm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html0">
    <w:name w:val="x_html0"/>
    <w:basedOn w:val="a3"/>
    <w:uiPriority w:val="99"/>
    <w:semiHidden/>
    <w:rsid w:val="00CB2233"/>
    <w:pPr>
      <w:spacing w:before="0" w:after="0"/>
    </w:pPr>
    <w:rPr>
      <w:rFonts w:ascii="Calibri" w:eastAsia="Calibri" w:hAnsi="Calibri" w:cs="Calibri"/>
      <w:sz w:val="22"/>
      <w:szCs w:val="22"/>
      <w:lang w:val="en-US" w:eastAsia="en-US"/>
    </w:rPr>
  </w:style>
  <w:style w:type="paragraph" w:customStyle="1" w:styleId="xmsochpdefault">
    <w:name w:val="x_msochpdefault"/>
    <w:basedOn w:val="a3"/>
    <w:uiPriority w:val="99"/>
    <w:semiHidden/>
    <w:rsid w:val="00CB2233"/>
    <w:pPr>
      <w:spacing w:before="100" w:beforeAutospacing="1" w:after="100" w:afterAutospacing="1"/>
    </w:pPr>
    <w:rPr>
      <w:rFonts w:ascii="宋体" w:hAnsi="宋体" w:cs="Calibri"/>
      <w:lang w:val="en-US" w:eastAsia="en-US"/>
    </w:rPr>
  </w:style>
  <w:style w:type="character" w:customStyle="1" w:styleId="emailstyle36">
    <w:name w:val="emailstyle36"/>
    <w:semiHidden/>
    <w:rsid w:val="00CB2233"/>
    <w:rPr>
      <w:rFonts w:ascii="Calibri" w:hAnsi="Calibri" w:cs="Calibri" w:hint="default"/>
      <w:color w:val="auto"/>
    </w:rPr>
  </w:style>
  <w:style w:type="character" w:customStyle="1" w:styleId="emailstyle37">
    <w:name w:val="emailstyle37"/>
    <w:semiHidden/>
    <w:rsid w:val="00CB2233"/>
    <w:rPr>
      <w:rFonts w:ascii="Calibri" w:hAnsi="Calibri" w:cs="Calibri" w:hint="default"/>
      <w:color w:val="1F497D"/>
    </w:rPr>
  </w:style>
  <w:style w:type="character" w:customStyle="1" w:styleId="emailstyle38">
    <w:name w:val="emailstyle38"/>
    <w:semiHidden/>
    <w:rsid w:val="00CB2233"/>
    <w:rPr>
      <w:rFonts w:ascii="Calibri" w:hAnsi="Calibri" w:cs="Calibri" w:hint="default"/>
      <w:color w:val="1F497D"/>
    </w:rPr>
  </w:style>
  <w:style w:type="character" w:customStyle="1" w:styleId="emailstyle39">
    <w:name w:val="emailstyle39"/>
    <w:semiHidden/>
    <w:rsid w:val="00CB2233"/>
    <w:rPr>
      <w:rFonts w:ascii="Calibri" w:hAnsi="Calibri" w:cs="Calibri" w:hint="default"/>
      <w:color w:val="1F497D"/>
    </w:rPr>
  </w:style>
  <w:style w:type="character" w:customStyle="1" w:styleId="emailstyle41">
    <w:name w:val="emailstyle41"/>
    <w:semiHidden/>
    <w:rsid w:val="00CB2233"/>
    <w:rPr>
      <w:rFonts w:ascii="等线" w:eastAsia="等线" w:hAnsi="等线" w:hint="eastAsia"/>
      <w:color w:val="auto"/>
    </w:rPr>
  </w:style>
  <w:style w:type="character" w:customStyle="1" w:styleId="emailstyle42">
    <w:name w:val="emailstyle42"/>
    <w:semiHidden/>
    <w:rsid w:val="00CB2233"/>
    <w:rPr>
      <w:rFonts w:ascii="等线" w:eastAsia="等线" w:hAnsi="等线" w:hint="eastAsia"/>
      <w:color w:val="auto"/>
    </w:rPr>
  </w:style>
  <w:style w:type="character" w:customStyle="1" w:styleId="emailstyle43">
    <w:name w:val="emailstyle43"/>
    <w:semiHidden/>
    <w:rsid w:val="00CB2233"/>
    <w:rPr>
      <w:rFonts w:ascii="Calibri" w:hAnsi="Calibri" w:cs="Calibri" w:hint="default"/>
      <w:color w:val="1F497D"/>
    </w:rPr>
  </w:style>
  <w:style w:type="character" w:customStyle="1" w:styleId="emailstyle44">
    <w:name w:val="emailstyle44"/>
    <w:semiHidden/>
    <w:rsid w:val="00CB2233"/>
    <w:rPr>
      <w:rFonts w:ascii="Calibri" w:hAnsi="Calibri" w:cs="Calibri" w:hint="default"/>
      <w:color w:val="1F497D"/>
    </w:rPr>
  </w:style>
  <w:style w:type="character" w:customStyle="1" w:styleId="emailstyle45">
    <w:name w:val="emailstyle45"/>
    <w:semiHidden/>
    <w:rsid w:val="00CB2233"/>
    <w:rPr>
      <w:rFonts w:ascii="Calibri" w:hAnsi="Calibri" w:cs="Calibri" w:hint="default"/>
      <w:color w:val="auto"/>
    </w:rPr>
  </w:style>
  <w:style w:type="character" w:customStyle="1" w:styleId="xmsohyperlink">
    <w:name w:val="x_msohyperlink"/>
    <w:rsid w:val="00CB2233"/>
    <w:rPr>
      <w:color w:val="0000FF"/>
      <w:u w:val="single"/>
    </w:rPr>
  </w:style>
  <w:style w:type="character" w:customStyle="1" w:styleId="xmsohyperlinkfollowed">
    <w:name w:val="x_msohyperlinkfollowed"/>
    <w:rsid w:val="00CB2233"/>
    <w:rPr>
      <w:color w:val="800080"/>
      <w:u w:val="single"/>
    </w:rPr>
  </w:style>
  <w:style w:type="character" w:customStyle="1" w:styleId="xhtmlpreformattedchar">
    <w:name w:val="x_htmlpreformattedchar"/>
    <w:rsid w:val="00CB2233"/>
    <w:rPr>
      <w:rFonts w:ascii="Consolas" w:hAnsi="Consolas" w:hint="default"/>
    </w:rPr>
  </w:style>
  <w:style w:type="character" w:customStyle="1" w:styleId="xlistparagraphchar">
    <w:name w:val="x_listparagraphchar"/>
    <w:rsid w:val="00CB2233"/>
    <w:rPr>
      <w:rFonts w:ascii="Calibri" w:hAnsi="Calibri" w:cs="Calibri" w:hint="default"/>
    </w:rPr>
  </w:style>
  <w:style w:type="character" w:customStyle="1" w:styleId="xhtml">
    <w:name w:val="x_html"/>
    <w:rsid w:val="00CB2233"/>
    <w:rPr>
      <w:rFonts w:ascii="Courier New" w:hAnsi="Courier New" w:cs="Courier New" w:hint="default"/>
    </w:rPr>
  </w:style>
  <w:style w:type="character" w:customStyle="1" w:styleId="xemailstyle28">
    <w:name w:val="x_emailstyle28"/>
    <w:rsid w:val="00CB2233"/>
    <w:rPr>
      <w:rFonts w:ascii="Book Antiqua" w:hAnsi="Book Antiqua" w:hint="default"/>
      <w:b w:val="0"/>
      <w:bCs w:val="0"/>
      <w:i w:val="0"/>
      <w:iCs w:val="0"/>
      <w:color w:val="auto"/>
    </w:rPr>
  </w:style>
  <w:style w:type="character" w:customStyle="1" w:styleId="xemailstyle29">
    <w:name w:val="x_emailstyle29"/>
    <w:rsid w:val="00CB2233"/>
    <w:rPr>
      <w:rFonts w:ascii="Calibri" w:hAnsi="Calibri" w:cs="Calibri" w:hint="default"/>
      <w:color w:val="auto"/>
    </w:rPr>
  </w:style>
  <w:style w:type="character" w:customStyle="1" w:styleId="xfontstyle01">
    <w:name w:val="x_fontstyle01"/>
    <w:rsid w:val="00CB2233"/>
    <w:rPr>
      <w:rFonts w:ascii="TimesNewRomanPSMT" w:hAnsi="TimesNewRomanPSMT" w:hint="default"/>
      <w:b w:val="0"/>
      <w:bCs w:val="0"/>
      <w:i w:val="0"/>
      <w:iCs w:val="0"/>
      <w:color w:val="000000"/>
    </w:rPr>
  </w:style>
  <w:style w:type="character" w:customStyle="1" w:styleId="xemailstyle31">
    <w:name w:val="x_emailstyle31"/>
    <w:rsid w:val="00CB2233"/>
    <w:rPr>
      <w:rFonts w:ascii="Calibri" w:hAnsi="Calibri" w:cs="Calibri" w:hint="default"/>
      <w:color w:val="1F497D"/>
    </w:rPr>
  </w:style>
  <w:style w:type="character" w:customStyle="1" w:styleId="xemailstyle32">
    <w:name w:val="x_emailstyle32"/>
    <w:rsid w:val="00CB2233"/>
    <w:rPr>
      <w:rFonts w:ascii="等线" w:eastAsia="等线" w:hAnsi="等线" w:hint="eastAsia"/>
      <w:color w:val="auto"/>
    </w:rPr>
  </w:style>
  <w:style w:type="character" w:customStyle="1" w:styleId="xemailstyle33">
    <w:name w:val="x_emailstyle33"/>
    <w:rsid w:val="00CB2233"/>
    <w:rPr>
      <w:rFonts w:ascii="Calibri" w:hAnsi="Calibri" w:cs="Calibri" w:hint="default"/>
      <w:color w:val="1F497D"/>
    </w:rPr>
  </w:style>
  <w:style w:type="character" w:customStyle="1" w:styleId="xemailstyle34">
    <w:name w:val="x_emailstyle34"/>
    <w:rsid w:val="00CB2233"/>
    <w:rPr>
      <w:rFonts w:ascii="Calibri" w:hAnsi="Calibri" w:cs="Calibri" w:hint="default"/>
      <w:color w:val="auto"/>
    </w:rPr>
  </w:style>
  <w:style w:type="character" w:customStyle="1" w:styleId="xemailstyle35">
    <w:name w:val="x_emailstyle35"/>
    <w:rsid w:val="00CB2233"/>
    <w:rPr>
      <w:rFonts w:ascii="Calibri" w:hAnsi="Calibri" w:cs="Calibri" w:hint="default"/>
      <w:color w:val="1F497D"/>
    </w:rPr>
  </w:style>
  <w:style w:type="character" w:customStyle="1" w:styleId="xemailstyle36">
    <w:name w:val="x_emailstyle36"/>
    <w:rsid w:val="00CB2233"/>
    <w:rPr>
      <w:rFonts w:ascii="Calibri" w:hAnsi="Calibri" w:cs="Calibri" w:hint="default"/>
      <w:color w:val="auto"/>
    </w:rPr>
  </w:style>
  <w:style w:type="character" w:customStyle="1" w:styleId="xemailstyle37">
    <w:name w:val="x_emailstyle37"/>
    <w:rsid w:val="00CB2233"/>
    <w:rPr>
      <w:rFonts w:ascii="Calibri" w:hAnsi="Calibri" w:cs="Calibri" w:hint="default"/>
      <w:color w:val="1F497D"/>
    </w:rPr>
  </w:style>
  <w:style w:type="character" w:customStyle="1" w:styleId="xemailstyle38">
    <w:name w:val="x_emailstyle38"/>
    <w:rsid w:val="00CB2233"/>
    <w:rPr>
      <w:rFonts w:ascii="Calibri" w:hAnsi="Calibri" w:cs="Calibri" w:hint="default"/>
      <w:color w:val="auto"/>
    </w:rPr>
  </w:style>
  <w:style w:type="character" w:customStyle="1" w:styleId="xemailstyle39">
    <w:name w:val="x_emailstyle39"/>
    <w:rsid w:val="00CB2233"/>
    <w:rPr>
      <w:rFonts w:ascii="Calibri" w:hAnsi="Calibri" w:cs="Calibri" w:hint="default"/>
      <w:color w:val="1F497D"/>
    </w:rPr>
  </w:style>
  <w:style w:type="character" w:customStyle="1" w:styleId="xemailstyle40">
    <w:name w:val="x_emailstyle40"/>
    <w:rsid w:val="00CB2233"/>
    <w:rPr>
      <w:rFonts w:ascii="Calibri" w:hAnsi="Calibri" w:cs="Calibri" w:hint="default"/>
      <w:color w:val="auto"/>
    </w:rPr>
  </w:style>
  <w:style w:type="character" w:customStyle="1" w:styleId="xemailstyle41">
    <w:name w:val="x_emailstyle41"/>
    <w:rsid w:val="00CB2233"/>
    <w:rPr>
      <w:rFonts w:ascii="Calibri" w:hAnsi="Calibri" w:cs="Calibri" w:hint="default"/>
      <w:color w:val="1F497D"/>
    </w:rPr>
  </w:style>
  <w:style w:type="character" w:customStyle="1" w:styleId="xemailstyle42">
    <w:name w:val="x_emailstyle42"/>
    <w:rsid w:val="00CB2233"/>
    <w:rPr>
      <w:rFonts w:ascii="Calibri" w:hAnsi="Calibri" w:cs="Calibri" w:hint="default"/>
      <w:color w:val="auto"/>
    </w:rPr>
  </w:style>
  <w:style w:type="character" w:customStyle="1" w:styleId="xemailstyle43">
    <w:name w:val="x_emailstyle43"/>
    <w:rsid w:val="00CB2233"/>
    <w:rPr>
      <w:rFonts w:ascii="等线" w:eastAsia="等线" w:hAnsi="等线" w:hint="eastAsia"/>
      <w:color w:val="auto"/>
    </w:rPr>
  </w:style>
  <w:style w:type="character" w:customStyle="1" w:styleId="xemailstyle44">
    <w:name w:val="x_emailstyle44"/>
    <w:rsid w:val="00CB2233"/>
    <w:rPr>
      <w:rFonts w:ascii="等线" w:eastAsia="等线" w:hAnsi="等线" w:hint="eastAsia"/>
      <w:color w:val="auto"/>
    </w:rPr>
  </w:style>
  <w:style w:type="character" w:customStyle="1" w:styleId="xemailstyle45">
    <w:name w:val="x_emailstyle45"/>
    <w:rsid w:val="00CB2233"/>
    <w:rPr>
      <w:rFonts w:ascii="Calibri" w:hAnsi="Calibri" w:cs="Calibri" w:hint="default"/>
      <w:color w:val="auto"/>
    </w:rPr>
  </w:style>
  <w:style w:type="character" w:customStyle="1" w:styleId="xemailstyle46">
    <w:name w:val="x_emailstyle46"/>
    <w:rsid w:val="00CB2233"/>
    <w:rPr>
      <w:rFonts w:ascii="Calibri" w:hAnsi="Calibri" w:cs="Calibri" w:hint="default"/>
      <w:color w:val="1F497D"/>
    </w:rPr>
  </w:style>
  <w:style w:type="character" w:customStyle="1" w:styleId="xemailstyle49">
    <w:name w:val="x_emailstyle49"/>
    <w:rsid w:val="00CB2233"/>
    <w:rPr>
      <w:rFonts w:ascii="Calibri" w:hAnsi="Calibri" w:cs="Calibri" w:hint="default"/>
      <w:color w:val="auto"/>
    </w:rPr>
  </w:style>
  <w:style w:type="character" w:customStyle="1" w:styleId="xemailstyle50">
    <w:name w:val="x_emailstyle50"/>
    <w:rsid w:val="00CB2233"/>
    <w:rPr>
      <w:rFonts w:ascii="Calibri" w:hAnsi="Calibri" w:cs="Calibri" w:hint="default"/>
      <w:color w:val="auto"/>
    </w:rPr>
  </w:style>
  <w:style w:type="character" w:customStyle="1" w:styleId="emailstyle73">
    <w:name w:val="emailstyle73"/>
    <w:semiHidden/>
    <w:rsid w:val="00CB2233"/>
    <w:rPr>
      <w:rFonts w:ascii="Calibri" w:hAnsi="Calibri" w:cs="Calibri" w:hint="default"/>
      <w:color w:val="1F497D"/>
    </w:rPr>
  </w:style>
  <w:style w:type="character" w:customStyle="1" w:styleId="emailstyle74">
    <w:name w:val="emailstyle74"/>
    <w:semiHidden/>
    <w:rsid w:val="00CB2233"/>
    <w:rPr>
      <w:rFonts w:ascii="等线" w:eastAsia="等线" w:hAnsi="等线" w:hint="eastAsia"/>
      <w:color w:val="auto"/>
    </w:rPr>
  </w:style>
  <w:style w:type="character" w:customStyle="1" w:styleId="emailstyle75">
    <w:name w:val="emailstyle75"/>
    <w:semiHidden/>
    <w:rsid w:val="00CB2233"/>
    <w:rPr>
      <w:rFonts w:ascii="等线" w:eastAsia="等线" w:hAnsi="等线" w:hint="eastAsia"/>
      <w:color w:val="1F497D"/>
    </w:rPr>
  </w:style>
  <w:style w:type="character" w:customStyle="1" w:styleId="emailstyle76">
    <w:name w:val="emailstyle76"/>
    <w:semiHidden/>
    <w:rsid w:val="00CB2233"/>
    <w:rPr>
      <w:rFonts w:ascii="等线" w:eastAsia="等线" w:hAnsi="等线" w:hint="eastAsia"/>
      <w:color w:val="1F497D"/>
    </w:rPr>
  </w:style>
  <w:style w:type="character" w:customStyle="1" w:styleId="emailstyle77">
    <w:name w:val="emailstyle77"/>
    <w:semiHidden/>
    <w:rsid w:val="00CB2233"/>
    <w:rPr>
      <w:rFonts w:ascii="Calibri" w:hAnsi="Calibri" w:cs="Calibri" w:hint="default"/>
      <w:color w:val="1F497D"/>
    </w:rPr>
  </w:style>
  <w:style w:type="character" w:customStyle="1" w:styleId="emailstyle78">
    <w:name w:val="emailstyle78"/>
    <w:semiHidden/>
    <w:rsid w:val="00CB2233"/>
    <w:rPr>
      <w:rFonts w:ascii="Calibri" w:hAnsi="Calibri" w:cs="Calibri" w:hint="default"/>
      <w:color w:val="auto"/>
    </w:rPr>
  </w:style>
  <w:style w:type="character" w:customStyle="1" w:styleId="emailstyle79">
    <w:name w:val="emailstyle79"/>
    <w:semiHidden/>
    <w:rsid w:val="00CB2233"/>
    <w:rPr>
      <w:rFonts w:ascii="Calibri" w:hAnsi="Calibri" w:cs="Calibri" w:hint="default"/>
      <w:color w:val="1F497D"/>
    </w:rPr>
  </w:style>
  <w:style w:type="character" w:customStyle="1" w:styleId="emailstyle80">
    <w:name w:val="emailstyle80"/>
    <w:semiHidden/>
    <w:rsid w:val="00CB2233"/>
    <w:rPr>
      <w:rFonts w:ascii="Calibri" w:hAnsi="Calibri" w:cs="Calibri" w:hint="default"/>
      <w:color w:val="auto"/>
    </w:rPr>
  </w:style>
  <w:style w:type="character" w:customStyle="1" w:styleId="emailstyle81">
    <w:name w:val="emailstyle81"/>
    <w:semiHidden/>
    <w:rsid w:val="00CB2233"/>
    <w:rPr>
      <w:rFonts w:ascii="Calibri" w:hAnsi="Calibri" w:cs="Calibri" w:hint="default"/>
      <w:color w:val="1F497D"/>
    </w:rPr>
  </w:style>
  <w:style w:type="character" w:customStyle="1" w:styleId="emailstyle82">
    <w:name w:val="emailstyle82"/>
    <w:semiHidden/>
    <w:rsid w:val="00CB2233"/>
    <w:rPr>
      <w:rFonts w:ascii="Calibri" w:hAnsi="Calibri" w:cs="Calibri" w:hint="default"/>
      <w:color w:val="1F497D"/>
    </w:rPr>
  </w:style>
  <w:style w:type="character" w:customStyle="1" w:styleId="emailstyle83">
    <w:name w:val="emailstyle83"/>
    <w:semiHidden/>
    <w:rsid w:val="00CB2233"/>
    <w:rPr>
      <w:rFonts w:ascii="Calibri" w:hAnsi="Calibri" w:cs="Calibri" w:hint="default"/>
      <w:color w:val="auto"/>
    </w:rPr>
  </w:style>
  <w:style w:type="character" w:customStyle="1" w:styleId="emailstyle84">
    <w:name w:val="emailstyle84"/>
    <w:semiHidden/>
    <w:rsid w:val="00CB2233"/>
    <w:rPr>
      <w:rFonts w:ascii="Calibri" w:hAnsi="Calibri" w:cs="Calibri" w:hint="default"/>
      <w:color w:val="auto"/>
    </w:rPr>
  </w:style>
  <w:style w:type="character" w:customStyle="1" w:styleId="emailstyle85">
    <w:name w:val="emailstyle85"/>
    <w:semiHidden/>
    <w:rsid w:val="00CB2233"/>
    <w:rPr>
      <w:rFonts w:ascii="Calibri" w:hAnsi="Calibri" w:cs="Calibri" w:hint="default"/>
      <w:color w:val="1F497D"/>
    </w:rPr>
  </w:style>
  <w:style w:type="character" w:customStyle="1" w:styleId="emailstyle86">
    <w:name w:val="emailstyle86"/>
    <w:semiHidden/>
    <w:rsid w:val="00CB2233"/>
    <w:rPr>
      <w:rFonts w:ascii="Calibri" w:hAnsi="Calibri" w:cs="Calibri" w:hint="default"/>
      <w:color w:val="auto"/>
    </w:rPr>
  </w:style>
  <w:style w:type="character" w:customStyle="1" w:styleId="emailstyle87">
    <w:name w:val="emailstyle87"/>
    <w:semiHidden/>
    <w:rsid w:val="00CB2233"/>
    <w:rPr>
      <w:rFonts w:ascii="Calibri" w:hAnsi="Calibri" w:cs="Calibri" w:hint="default"/>
      <w:color w:val="1F497D"/>
    </w:rPr>
  </w:style>
  <w:style w:type="character" w:customStyle="1" w:styleId="emailstyle88">
    <w:name w:val="emailstyle88"/>
    <w:semiHidden/>
    <w:rsid w:val="00CB2233"/>
    <w:rPr>
      <w:rFonts w:ascii="Calibri" w:hAnsi="Calibri" w:cs="Calibri" w:hint="default"/>
      <w:color w:val="auto"/>
    </w:rPr>
  </w:style>
  <w:style w:type="character" w:customStyle="1" w:styleId="emailstyle89">
    <w:name w:val="emailstyle89"/>
    <w:semiHidden/>
    <w:rsid w:val="00CB2233"/>
    <w:rPr>
      <w:rFonts w:ascii="Calibri" w:hAnsi="Calibri" w:cs="Calibri" w:hint="default"/>
      <w:color w:val="1F497D"/>
    </w:rPr>
  </w:style>
  <w:style w:type="character" w:customStyle="1" w:styleId="emailstyle90">
    <w:name w:val="emailstyle90"/>
    <w:semiHidden/>
    <w:rsid w:val="00CB2233"/>
    <w:rPr>
      <w:rFonts w:ascii="Calibri" w:hAnsi="Calibri" w:cs="Calibri" w:hint="default"/>
      <w:color w:val="auto"/>
    </w:rPr>
  </w:style>
  <w:style w:type="character" w:customStyle="1" w:styleId="emailstyle91">
    <w:name w:val="emailstyle91"/>
    <w:semiHidden/>
    <w:rsid w:val="00CB2233"/>
    <w:rPr>
      <w:rFonts w:ascii="Calibri" w:hAnsi="Calibri" w:cs="Calibri" w:hint="default"/>
      <w:color w:val="1F497D"/>
    </w:rPr>
  </w:style>
  <w:style w:type="character" w:customStyle="1" w:styleId="emailstyle92">
    <w:name w:val="emailstyle92"/>
    <w:semiHidden/>
    <w:rsid w:val="00CB2233"/>
    <w:rPr>
      <w:rFonts w:ascii="Calibri" w:hAnsi="Calibri" w:cs="Calibri" w:hint="default"/>
      <w:color w:val="auto"/>
    </w:rPr>
  </w:style>
  <w:style w:type="character" w:customStyle="1" w:styleId="emailstyle93">
    <w:name w:val="emailstyle93"/>
    <w:semiHidden/>
    <w:rsid w:val="00CB2233"/>
    <w:rPr>
      <w:rFonts w:ascii="Calibri" w:hAnsi="Calibri" w:cs="Calibri" w:hint="default"/>
      <w:color w:val="1F497D"/>
    </w:rPr>
  </w:style>
  <w:style w:type="character" w:customStyle="1" w:styleId="emailstyle94">
    <w:name w:val="emailstyle94"/>
    <w:semiHidden/>
    <w:rsid w:val="00CB2233"/>
    <w:rPr>
      <w:rFonts w:ascii="Calibri" w:hAnsi="Calibri" w:cs="Calibri" w:hint="default"/>
      <w:color w:val="auto"/>
    </w:rPr>
  </w:style>
  <w:style w:type="character" w:customStyle="1" w:styleId="emailstyle96">
    <w:name w:val="emailstyle96"/>
    <w:semiHidden/>
    <w:rsid w:val="00CB2233"/>
    <w:rPr>
      <w:rFonts w:ascii="Calibri" w:hAnsi="Calibri" w:cs="Calibri" w:hint="default"/>
      <w:color w:val="1F497D"/>
    </w:rPr>
  </w:style>
  <w:style w:type="character" w:customStyle="1" w:styleId="emailstyle97">
    <w:name w:val="emailstyle97"/>
    <w:semiHidden/>
    <w:rsid w:val="00CB2233"/>
    <w:rPr>
      <w:rFonts w:ascii="Calibri" w:hAnsi="Calibri" w:cs="Calibri" w:hint="default"/>
      <w:color w:val="auto"/>
    </w:rPr>
  </w:style>
  <w:style w:type="character" w:customStyle="1" w:styleId="emailstyle98">
    <w:name w:val="emailstyle98"/>
    <w:semiHidden/>
    <w:rsid w:val="00CB2233"/>
    <w:rPr>
      <w:rFonts w:ascii="Calibri" w:hAnsi="Calibri" w:cs="Calibri" w:hint="default"/>
      <w:color w:val="1F497D"/>
    </w:rPr>
  </w:style>
  <w:style w:type="character" w:customStyle="1" w:styleId="emailstyle99">
    <w:name w:val="emailstyle99"/>
    <w:semiHidden/>
    <w:rsid w:val="00CB2233"/>
    <w:rPr>
      <w:rFonts w:ascii="Calibri" w:hAnsi="Calibri" w:cs="Calibri" w:hint="default"/>
      <w:color w:val="auto"/>
    </w:rPr>
  </w:style>
  <w:style w:type="character" w:customStyle="1" w:styleId="emailstyle100">
    <w:name w:val="emailstyle100"/>
    <w:semiHidden/>
    <w:rsid w:val="00CB2233"/>
    <w:rPr>
      <w:rFonts w:ascii="Calibri" w:hAnsi="Calibri" w:cs="Calibri" w:hint="default"/>
      <w:color w:val="1F497D"/>
    </w:rPr>
  </w:style>
  <w:style w:type="character" w:customStyle="1" w:styleId="emailstyle101">
    <w:name w:val="emailstyle101"/>
    <w:semiHidden/>
    <w:rsid w:val="00CB2233"/>
    <w:rPr>
      <w:rFonts w:ascii="Calibri" w:hAnsi="Calibri" w:cs="Calibri" w:hint="default"/>
      <w:color w:val="auto"/>
    </w:rPr>
  </w:style>
  <w:style w:type="character" w:customStyle="1" w:styleId="emailstyle102">
    <w:name w:val="emailstyle102"/>
    <w:semiHidden/>
    <w:rsid w:val="00CB2233"/>
    <w:rPr>
      <w:rFonts w:ascii="Calibri" w:hAnsi="Calibri" w:cs="Calibri" w:hint="default"/>
      <w:color w:val="1F497D"/>
    </w:rPr>
  </w:style>
  <w:style w:type="character" w:customStyle="1" w:styleId="emailstyle103">
    <w:name w:val="emailstyle103"/>
    <w:semiHidden/>
    <w:rsid w:val="00CB2233"/>
    <w:rPr>
      <w:rFonts w:ascii="Calibri" w:hAnsi="Calibri" w:cs="Calibri" w:hint="default"/>
      <w:color w:val="1F497D"/>
    </w:rPr>
  </w:style>
  <w:style w:type="character" w:customStyle="1" w:styleId="emailstyle104">
    <w:name w:val="emailstyle104"/>
    <w:semiHidden/>
    <w:rsid w:val="00CB2233"/>
    <w:rPr>
      <w:rFonts w:ascii="Calibri" w:hAnsi="Calibri" w:cs="Calibri" w:hint="default"/>
      <w:color w:val="auto"/>
    </w:rPr>
  </w:style>
  <w:style w:type="character" w:customStyle="1" w:styleId="emailstyle105">
    <w:name w:val="emailstyle105"/>
    <w:semiHidden/>
    <w:rsid w:val="00CB2233"/>
    <w:rPr>
      <w:rFonts w:ascii="Calibri" w:hAnsi="Calibri" w:cs="Calibri" w:hint="default"/>
      <w:color w:val="1F497D"/>
    </w:rPr>
  </w:style>
  <w:style w:type="character" w:customStyle="1" w:styleId="emailstyle106">
    <w:name w:val="emailstyle106"/>
    <w:semiHidden/>
    <w:rsid w:val="00CB2233"/>
    <w:rPr>
      <w:rFonts w:ascii="Calibri" w:hAnsi="Calibri" w:cs="Calibri" w:hint="default"/>
      <w:color w:val="1F497D"/>
    </w:rPr>
  </w:style>
  <w:style w:type="character" w:customStyle="1" w:styleId="emailstyle107">
    <w:name w:val="emailstyle107"/>
    <w:semiHidden/>
    <w:rsid w:val="00CB2233"/>
    <w:rPr>
      <w:rFonts w:ascii="等线" w:eastAsia="等线" w:hAnsi="等线" w:hint="eastAsia"/>
      <w:color w:val="1F497D"/>
    </w:rPr>
  </w:style>
  <w:style w:type="character" w:customStyle="1" w:styleId="emailstyle108">
    <w:name w:val="emailstyle108"/>
    <w:semiHidden/>
    <w:rsid w:val="00CB2233"/>
    <w:rPr>
      <w:rFonts w:ascii="Calibri" w:hAnsi="Calibri" w:cs="Calibri" w:hint="default"/>
      <w:color w:val="1F497D"/>
    </w:rPr>
  </w:style>
  <w:style w:type="character" w:customStyle="1" w:styleId="emailstyle109">
    <w:name w:val="emailstyle109"/>
    <w:semiHidden/>
    <w:rsid w:val="00CB2233"/>
    <w:rPr>
      <w:rFonts w:ascii="Calibri" w:hAnsi="Calibri" w:cs="Calibri" w:hint="default"/>
      <w:color w:val="auto"/>
    </w:rPr>
  </w:style>
  <w:style w:type="character" w:customStyle="1" w:styleId="emailstyle110">
    <w:name w:val="emailstyle110"/>
    <w:semiHidden/>
    <w:rsid w:val="00CB2233"/>
    <w:rPr>
      <w:rFonts w:ascii="Calibri" w:hAnsi="Calibri" w:cs="Calibri" w:hint="default"/>
      <w:color w:val="1F497D"/>
    </w:rPr>
  </w:style>
  <w:style w:type="character" w:customStyle="1" w:styleId="emailstyle111">
    <w:name w:val="emailstyle111"/>
    <w:semiHidden/>
    <w:rsid w:val="00CB2233"/>
    <w:rPr>
      <w:rFonts w:ascii="Calibri" w:hAnsi="Calibri" w:cs="Calibri" w:hint="default"/>
      <w:color w:val="auto"/>
    </w:rPr>
  </w:style>
  <w:style w:type="character" w:customStyle="1" w:styleId="emailstyle112">
    <w:name w:val="emailstyle112"/>
    <w:semiHidden/>
    <w:rsid w:val="00CB2233"/>
    <w:rPr>
      <w:rFonts w:ascii="Calibri" w:hAnsi="Calibri" w:cs="Calibri" w:hint="default"/>
      <w:color w:val="1F497D"/>
    </w:rPr>
  </w:style>
  <w:style w:type="character" w:customStyle="1" w:styleId="emailstyle113">
    <w:name w:val="emailstyle113"/>
    <w:semiHidden/>
    <w:rsid w:val="00CB2233"/>
    <w:rPr>
      <w:rFonts w:ascii="Calibri" w:hAnsi="Calibri" w:cs="Calibri" w:hint="default"/>
      <w:color w:val="auto"/>
    </w:rPr>
  </w:style>
  <w:style w:type="character" w:customStyle="1" w:styleId="emailstyle114">
    <w:name w:val="emailstyle114"/>
    <w:semiHidden/>
    <w:rsid w:val="00CB2233"/>
    <w:rPr>
      <w:rFonts w:ascii="Calibri" w:hAnsi="Calibri" w:cs="Calibri" w:hint="default"/>
      <w:color w:val="1F497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3487786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73244168">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03176-F2AB-44C1-942C-CDF928D36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1644</TotalTime>
  <Pages>3</Pages>
  <Words>764</Words>
  <Characters>4355</Characters>
  <Application>Microsoft Office Word</Application>
  <DocSecurity>0</DocSecurity>
  <Lines>36</Lines>
  <Paragraphs>10</Paragraphs>
  <ScaleCrop>false</ScaleCrop>
  <Company>Nokia Siemens Networks</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1805</cp:revision>
  <cp:lastPrinted>2013-04-02T02:18:00Z</cp:lastPrinted>
  <dcterms:created xsi:type="dcterms:W3CDTF">2020-10-23T03:05:00Z</dcterms:created>
  <dcterms:modified xsi:type="dcterms:W3CDTF">2022-01-10T08:50:00Z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